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56F" w:rsidRPr="00A6274D" w:rsidRDefault="0082256F" w:rsidP="00A6274D">
      <w:pPr>
        <w:jc w:val="center"/>
        <w:rPr>
          <w:b/>
          <w:bCs/>
          <w:rtl/>
        </w:rPr>
      </w:pPr>
      <w:r w:rsidRPr="00A6274D">
        <w:rPr>
          <w:rFonts w:hint="cs"/>
          <w:b/>
          <w:bCs/>
          <w:rtl/>
        </w:rPr>
        <w:t>بسم</w:t>
      </w:r>
      <w:r w:rsidRPr="00A6274D">
        <w:rPr>
          <w:b/>
          <w:bCs/>
          <w:rtl/>
        </w:rPr>
        <w:t xml:space="preserve"> </w:t>
      </w:r>
      <w:r w:rsidRPr="00A6274D">
        <w:rPr>
          <w:rFonts w:hint="cs"/>
          <w:b/>
          <w:bCs/>
          <w:rtl/>
        </w:rPr>
        <w:t>الله</w:t>
      </w:r>
      <w:r w:rsidRPr="00A6274D">
        <w:rPr>
          <w:b/>
          <w:bCs/>
          <w:rtl/>
        </w:rPr>
        <w:t xml:space="preserve"> </w:t>
      </w:r>
      <w:r w:rsidRPr="00A6274D">
        <w:rPr>
          <w:rFonts w:hint="cs"/>
          <w:b/>
          <w:bCs/>
          <w:rtl/>
        </w:rPr>
        <w:t>الرحمن</w:t>
      </w:r>
      <w:r w:rsidRPr="00A6274D">
        <w:rPr>
          <w:b/>
          <w:bCs/>
          <w:rtl/>
        </w:rPr>
        <w:t xml:space="preserve"> </w:t>
      </w:r>
      <w:r w:rsidRPr="00A6274D">
        <w:rPr>
          <w:rFonts w:hint="cs"/>
          <w:b/>
          <w:bCs/>
          <w:rtl/>
        </w:rPr>
        <w:t>الرحيم</w:t>
      </w:r>
      <w:r>
        <w:rPr>
          <w:b/>
          <w:bCs/>
          <w:rtl/>
        </w:rPr>
        <w:t xml:space="preserve">                               </w:t>
      </w:r>
      <w:r w:rsidRPr="00A6274D">
        <w:rPr>
          <w:rFonts w:hint="cs"/>
          <w:b/>
          <w:bCs/>
          <w:rtl/>
        </w:rPr>
        <w:t>الاختبار</w:t>
      </w:r>
      <w:r w:rsidRPr="00A6274D">
        <w:rPr>
          <w:b/>
          <w:bCs/>
          <w:rtl/>
        </w:rPr>
        <w:t xml:space="preserve"> </w:t>
      </w:r>
      <w:r w:rsidRPr="00A6274D">
        <w:rPr>
          <w:rFonts w:hint="cs"/>
          <w:b/>
          <w:bCs/>
          <w:rtl/>
        </w:rPr>
        <w:t>على</w:t>
      </w:r>
      <w:r w:rsidRPr="00A6274D">
        <w:rPr>
          <w:b/>
          <w:bCs/>
          <w:rtl/>
        </w:rPr>
        <w:t xml:space="preserve"> </w:t>
      </w:r>
      <w:r w:rsidRPr="00A6274D">
        <w:rPr>
          <w:rFonts w:hint="cs"/>
          <w:b/>
          <w:bCs/>
          <w:rtl/>
        </w:rPr>
        <w:t>الباب</w:t>
      </w:r>
      <w:r w:rsidRPr="00A6274D">
        <w:rPr>
          <w:b/>
          <w:bCs/>
          <w:rtl/>
        </w:rPr>
        <w:t xml:space="preserve"> </w:t>
      </w:r>
      <w:r w:rsidRPr="00A6274D">
        <w:rPr>
          <w:rFonts w:hint="cs"/>
          <w:b/>
          <w:bCs/>
          <w:rtl/>
        </w:rPr>
        <w:t>السابع</w:t>
      </w:r>
    </w:p>
    <w:p w:rsidR="0082256F" w:rsidRPr="00A6274D" w:rsidRDefault="0082256F" w:rsidP="00421D3F">
      <w:pPr>
        <w:rPr>
          <w:b/>
          <w:bCs/>
        </w:rPr>
      </w:pPr>
      <w:r w:rsidRPr="00A6274D">
        <w:rPr>
          <w:rFonts w:hint="cs"/>
          <w:b/>
          <w:bCs/>
          <w:rtl/>
        </w:rPr>
        <w:t>الاسم</w:t>
      </w:r>
      <w:r w:rsidRPr="00A6274D">
        <w:rPr>
          <w:b/>
          <w:bCs/>
          <w:rtl/>
        </w:rPr>
        <w:t xml:space="preserve"> : </w:t>
      </w:r>
      <w:r>
        <w:rPr>
          <w:b/>
          <w:bCs/>
          <w:rtl/>
        </w:rPr>
        <w:t xml:space="preserve">                                                  </w:t>
      </w:r>
      <w:r>
        <w:rPr>
          <w:rFonts w:hint="cs"/>
          <w:b/>
          <w:bCs/>
          <w:rtl/>
        </w:rPr>
        <w:t>اختاري</w:t>
      </w:r>
      <w:r>
        <w:rPr>
          <w:b/>
          <w:bCs/>
          <w:rtl/>
        </w:rPr>
        <w:t xml:space="preserve"> </w:t>
      </w:r>
      <w:r>
        <w:rPr>
          <w:rFonts w:hint="cs"/>
          <w:b/>
          <w:bCs/>
          <w:rtl/>
        </w:rPr>
        <w:t>الاجابه</w:t>
      </w:r>
      <w:r>
        <w:rPr>
          <w:b/>
          <w:bCs/>
          <w:rtl/>
        </w:rPr>
        <w:t xml:space="preserve"> </w:t>
      </w:r>
      <w:r>
        <w:rPr>
          <w:rFonts w:hint="cs"/>
          <w:b/>
          <w:bCs/>
          <w:rtl/>
        </w:rPr>
        <w:t>الصحيحه</w:t>
      </w:r>
      <w:r>
        <w:rPr>
          <w:b/>
          <w:bCs/>
          <w:rtl/>
        </w:rPr>
        <w:t xml:space="preserve"> :</w:t>
      </w:r>
    </w:p>
    <w:tbl>
      <w:tblPr>
        <w:bidiVisual/>
        <w:tblW w:w="10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2"/>
        <w:gridCol w:w="991"/>
        <w:gridCol w:w="1764"/>
        <w:gridCol w:w="398"/>
        <w:gridCol w:w="2239"/>
        <w:gridCol w:w="419"/>
        <w:gridCol w:w="1764"/>
        <w:gridCol w:w="312"/>
        <w:gridCol w:w="2568"/>
      </w:tblGrid>
      <w:tr w:rsidR="0082256F" w:rsidRPr="000F0BC5">
        <w:trPr>
          <w:jc w:val="center"/>
        </w:trPr>
        <w:tc>
          <w:tcPr>
            <w:tcW w:w="402" w:type="dxa"/>
            <w:vMerge w:val="restart"/>
            <w:shd w:val="clear" w:color="auto" w:fill="BFBFBF"/>
            <w:vAlign w:val="center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F0BC5">
              <w:rPr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0455" w:type="dxa"/>
            <w:gridSpan w:val="8"/>
            <w:shd w:val="clear" w:color="auto" w:fill="BFBFBF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يحتوي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كيس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على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Pr="000F0BC5">
              <w:rPr>
                <w:b/>
                <w:bCs/>
                <w:sz w:val="28"/>
                <w:szCs w:val="28"/>
                <w:rtl/>
              </w:rPr>
              <w:instrText xml:space="preserve"> QUOTE </w:instrText>
            </w:r>
            <w:r w:rsidRPr="007A28C2">
              <w:rPr>
                <w:b/>
                <w:bCs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16.5pt">
                  <v:imagedata r:id="rId4" o:title="" chromakey="white"/>
                </v:shape>
              </w:pict>
            </w:r>
            <w:r w:rsidRPr="000F0BC5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F0BC5">
              <w:rPr>
                <w:b/>
                <w:bCs/>
                <w:sz w:val="28"/>
                <w:szCs w:val="28"/>
                <w:rtl/>
              </w:rPr>
              <w:fldChar w:fldCharType="separate"/>
            </w:r>
            <w:r w:rsidRPr="007A28C2">
              <w:rPr>
                <w:b/>
                <w:bCs/>
              </w:rPr>
              <w:pict>
                <v:shape id="_x0000_i1026" type="#_x0000_t75" style="width:24pt;height:16.5pt">
                  <v:imagedata r:id="rId4" o:title="" chromakey="white"/>
                </v:shape>
              </w:pict>
            </w:r>
            <w:r w:rsidRPr="000F0BC5">
              <w:rPr>
                <w:b/>
                <w:bCs/>
                <w:sz w:val="28"/>
                <w:szCs w:val="28"/>
                <w:rtl/>
              </w:rPr>
              <w:fldChar w:fldCharType="end"/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كرة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منها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Pr="000F0BC5">
              <w:rPr>
                <w:b/>
                <w:bCs/>
                <w:sz w:val="28"/>
                <w:szCs w:val="28"/>
                <w:rtl/>
              </w:rPr>
              <w:instrText xml:space="preserve"> QUOTE </w:instrText>
            </w:r>
            <w:r w:rsidRPr="007A28C2">
              <w:rPr>
                <w:b/>
                <w:bCs/>
              </w:rPr>
              <w:pict>
                <v:shape id="_x0000_i1027" type="#_x0000_t75" style="width:18.75pt;height:16.5pt">
                  <v:imagedata r:id="rId5" o:title="" chromakey="white"/>
                </v:shape>
              </w:pict>
            </w:r>
            <w:r w:rsidRPr="000F0BC5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F0BC5">
              <w:rPr>
                <w:b/>
                <w:bCs/>
                <w:sz w:val="28"/>
                <w:szCs w:val="28"/>
                <w:rtl/>
              </w:rPr>
              <w:fldChar w:fldCharType="separate"/>
            </w:r>
            <w:r w:rsidRPr="007A28C2">
              <w:rPr>
                <w:b/>
                <w:bCs/>
              </w:rPr>
              <w:pict>
                <v:shape id="_x0000_i1028" type="#_x0000_t75" style="width:18.75pt;height:16.5pt">
                  <v:imagedata r:id="rId5" o:title="" chromakey="white"/>
                </v:shape>
              </w:pict>
            </w:r>
            <w:r w:rsidRPr="000F0BC5">
              <w:rPr>
                <w:b/>
                <w:bCs/>
                <w:sz w:val="28"/>
                <w:szCs w:val="28"/>
                <w:rtl/>
              </w:rPr>
              <w:fldChar w:fldCharType="end"/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كرات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خضراء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و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b/>
                <w:bCs/>
                <w:sz w:val="28"/>
                <w:szCs w:val="28"/>
                <w:rtl/>
              </w:rPr>
              <w:fldChar w:fldCharType="begin"/>
            </w:r>
            <w:r w:rsidRPr="000F0BC5">
              <w:rPr>
                <w:b/>
                <w:bCs/>
                <w:sz w:val="28"/>
                <w:szCs w:val="28"/>
                <w:rtl/>
              </w:rPr>
              <w:instrText xml:space="preserve"> QUOTE </w:instrText>
            </w:r>
            <w:r w:rsidRPr="007A28C2">
              <w:rPr>
                <w:b/>
                <w:bCs/>
              </w:rPr>
              <w:pict>
                <v:shape id="_x0000_i1029" type="#_x0000_t75" style="width:10.5pt;height:11.25pt">
                  <v:imagedata r:id="rId6" o:title="" chromakey="white"/>
                </v:shape>
              </w:pict>
            </w:r>
            <w:r w:rsidRPr="000F0BC5">
              <w:rPr>
                <w:b/>
                <w:bCs/>
                <w:sz w:val="28"/>
                <w:szCs w:val="28"/>
                <w:rtl/>
              </w:rPr>
              <w:instrText xml:space="preserve"> </w:instrText>
            </w:r>
            <w:r w:rsidRPr="000F0BC5">
              <w:rPr>
                <w:b/>
                <w:bCs/>
                <w:sz w:val="28"/>
                <w:szCs w:val="28"/>
                <w:rtl/>
              </w:rPr>
              <w:fldChar w:fldCharType="separate"/>
            </w:r>
            <w:r w:rsidRPr="007A28C2">
              <w:rPr>
                <w:b/>
                <w:bCs/>
              </w:rPr>
              <w:pict>
                <v:shape id="_x0000_i1030" type="#_x0000_t75" style="width:10.5pt;height:11.25pt">
                  <v:imagedata r:id="rId6" o:title="" chromakey="white"/>
                </v:shape>
              </w:pict>
            </w:r>
            <w:r w:rsidRPr="000F0BC5">
              <w:rPr>
                <w:b/>
                <w:bCs/>
                <w:sz w:val="28"/>
                <w:szCs w:val="28"/>
                <w:rtl/>
              </w:rPr>
              <w:fldChar w:fldCharType="end"/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كرات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حمراء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إذا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سحبت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منه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كرة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واحدة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عشوائيا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فما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احتمال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ان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تكون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خضراء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ءإذا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علم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انها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ليست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حمراء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؟</w:t>
            </w:r>
          </w:p>
        </w:tc>
      </w:tr>
      <w:tr w:rsidR="0082256F" w:rsidRPr="000F0BC5">
        <w:trPr>
          <w:jc w:val="center"/>
        </w:trPr>
        <w:tc>
          <w:tcPr>
            <w:tcW w:w="402" w:type="dxa"/>
            <w:vMerge/>
            <w:vAlign w:val="center"/>
          </w:tcPr>
          <w:p w:rsidR="0082256F" w:rsidRPr="000F0BC5" w:rsidRDefault="0082256F" w:rsidP="000F0BC5">
            <w:pPr>
              <w:bidi w:val="0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أ</w:t>
            </w:r>
          </w:p>
        </w:tc>
        <w:tc>
          <w:tcPr>
            <w:tcW w:w="1764" w:type="dxa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i/>
                <w:sz w:val="28"/>
                <w:szCs w:val="28"/>
              </w:rPr>
            </w:pPr>
            <w:r w:rsidRPr="001B3EB6">
              <w:rPr>
                <w:rFonts w:eastAsia="Times New Roman"/>
                <w:b/>
                <w:bCs/>
                <w:position w:val="-24"/>
              </w:rPr>
              <w:object w:dxaOrig="340" w:dyaOrig="620">
                <v:shape id="_x0000_i1031" type="#_x0000_t75" style="width:17.25pt;height:30.75pt" o:ole="">
                  <v:imagedata r:id="rId7" o:title=""/>
                </v:shape>
                <o:OLEObject Type="Embed" ProgID="Equation.DSMT4" ShapeID="_x0000_i1031" DrawAspect="Content" ObjectID="_1428676527" r:id="rId8"/>
              </w:object>
            </w:r>
          </w:p>
        </w:tc>
        <w:tc>
          <w:tcPr>
            <w:tcW w:w="398" w:type="dxa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ب</w:t>
            </w:r>
          </w:p>
        </w:tc>
        <w:tc>
          <w:tcPr>
            <w:tcW w:w="2239" w:type="dxa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1B3EB6">
              <w:rPr>
                <w:rFonts w:eastAsia="Times New Roman"/>
                <w:b/>
                <w:bCs/>
                <w:position w:val="-24"/>
              </w:rPr>
              <w:object w:dxaOrig="340" w:dyaOrig="620">
                <v:shape id="_x0000_i1032" type="#_x0000_t75" style="width:17.25pt;height:30.75pt" o:ole="">
                  <v:imagedata r:id="rId9" o:title=""/>
                </v:shape>
                <o:OLEObject Type="Embed" ProgID="Equation.DSMT4" ShapeID="_x0000_i1032" DrawAspect="Content" ObjectID="_1428676528" r:id="rId10"/>
              </w:object>
            </w:r>
          </w:p>
        </w:tc>
        <w:tc>
          <w:tcPr>
            <w:tcW w:w="419" w:type="dxa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ج</w:t>
            </w:r>
          </w:p>
        </w:tc>
        <w:tc>
          <w:tcPr>
            <w:tcW w:w="1764" w:type="dxa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1B3EB6">
              <w:rPr>
                <w:rFonts w:eastAsia="Times New Roman"/>
                <w:b/>
                <w:bCs/>
                <w:position w:val="-24"/>
              </w:rPr>
              <w:object w:dxaOrig="340" w:dyaOrig="620">
                <v:shape id="_x0000_i1033" type="#_x0000_t75" style="width:17.25pt;height:30.75pt" o:ole="">
                  <v:imagedata r:id="rId11" o:title=""/>
                </v:shape>
                <o:OLEObject Type="Embed" ProgID="Equation.DSMT4" ShapeID="_x0000_i1033" DrawAspect="Content" ObjectID="_1428676529" r:id="rId12"/>
              </w:object>
            </w:r>
          </w:p>
        </w:tc>
        <w:tc>
          <w:tcPr>
            <w:tcW w:w="312" w:type="dxa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د</w:t>
            </w:r>
          </w:p>
        </w:tc>
        <w:tc>
          <w:tcPr>
            <w:tcW w:w="2568" w:type="dxa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1B3EB6">
              <w:rPr>
                <w:rFonts w:eastAsia="Times New Roman"/>
                <w:b/>
                <w:bCs/>
                <w:position w:val="-24"/>
              </w:rPr>
              <w:object w:dxaOrig="340" w:dyaOrig="620">
                <v:shape id="_x0000_i1034" type="#_x0000_t75" style="width:17.25pt;height:30.75pt" o:ole="">
                  <v:imagedata r:id="rId13" o:title=""/>
                </v:shape>
                <o:OLEObject Type="Embed" ProgID="Equation.DSMT4" ShapeID="_x0000_i1034" DrawAspect="Content" ObjectID="_1428676530" r:id="rId14"/>
              </w:object>
            </w:r>
          </w:p>
        </w:tc>
      </w:tr>
      <w:tr w:rsidR="0082256F" w:rsidRPr="000F0BC5">
        <w:trPr>
          <w:jc w:val="center"/>
        </w:trPr>
        <w:tc>
          <w:tcPr>
            <w:tcW w:w="402" w:type="dxa"/>
            <w:vMerge w:val="restart"/>
            <w:shd w:val="clear" w:color="auto" w:fill="BFBFBF"/>
            <w:vAlign w:val="center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F0BC5">
              <w:rPr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0455" w:type="dxa"/>
            <w:gridSpan w:val="8"/>
            <w:shd w:val="clear" w:color="auto" w:fill="BFBFBF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0F0BC5">
              <w:rPr>
                <w:rFonts w:hint="cs"/>
                <w:b/>
                <w:bCs/>
                <w:rtl/>
              </w:rPr>
              <w:t>في</w:t>
            </w:r>
            <w:r w:rsidRPr="000F0BC5">
              <w:rPr>
                <w:b/>
                <w:bCs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rtl/>
              </w:rPr>
              <w:t>الجدول</w:t>
            </w:r>
            <w:r w:rsidRPr="000F0BC5">
              <w:rPr>
                <w:b/>
                <w:bCs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rtl/>
              </w:rPr>
              <w:t>ادناه</w:t>
            </w:r>
            <w:r w:rsidRPr="000F0BC5">
              <w:rPr>
                <w:b/>
                <w:bCs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rtl/>
              </w:rPr>
              <w:t>اذا</w:t>
            </w:r>
            <w:r w:rsidRPr="000F0BC5">
              <w:rPr>
                <w:b/>
                <w:bCs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rtl/>
              </w:rPr>
              <w:t>اختير</w:t>
            </w:r>
            <w:r w:rsidRPr="000F0BC5">
              <w:rPr>
                <w:b/>
                <w:bCs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rtl/>
              </w:rPr>
              <w:t>طالب</w:t>
            </w:r>
            <w:r w:rsidRPr="000F0BC5">
              <w:rPr>
                <w:b/>
                <w:bCs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rtl/>
              </w:rPr>
              <w:t>عشوائياً</w:t>
            </w:r>
            <w:r w:rsidRPr="000F0BC5">
              <w:rPr>
                <w:b/>
                <w:bCs/>
                <w:rtl/>
              </w:rPr>
              <w:t xml:space="preserve">       </w:t>
            </w:r>
            <w:r w:rsidRPr="000F0BC5">
              <w:rPr>
                <w:rFonts w:hint="cs"/>
                <w:b/>
                <w:bCs/>
                <w:rtl/>
              </w:rPr>
              <w:t>مااحتمال</w:t>
            </w:r>
            <w:r w:rsidRPr="000F0BC5">
              <w:rPr>
                <w:b/>
                <w:bCs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rtl/>
              </w:rPr>
              <w:t>ان</w:t>
            </w:r>
            <w:r w:rsidRPr="000F0BC5">
              <w:rPr>
                <w:b/>
                <w:bCs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rtl/>
              </w:rPr>
              <w:t>يكون</w:t>
            </w:r>
            <w:r w:rsidRPr="000F0BC5">
              <w:rPr>
                <w:b/>
                <w:bCs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rtl/>
              </w:rPr>
              <w:t>الطالب</w:t>
            </w:r>
            <w:r w:rsidRPr="000F0BC5">
              <w:rPr>
                <w:b/>
                <w:bCs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rtl/>
              </w:rPr>
              <w:t>من</w:t>
            </w:r>
            <w:r w:rsidRPr="000F0BC5">
              <w:rPr>
                <w:b/>
                <w:bCs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rtl/>
              </w:rPr>
              <w:t>الاول</w:t>
            </w:r>
            <w:r w:rsidRPr="000F0BC5">
              <w:rPr>
                <w:b/>
                <w:bCs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rtl/>
              </w:rPr>
              <w:t>الثانوي</w:t>
            </w:r>
            <w:r w:rsidRPr="000F0BC5">
              <w:rPr>
                <w:b/>
                <w:bCs/>
                <w:rtl/>
              </w:rPr>
              <w:t xml:space="preserve">  </w:t>
            </w:r>
            <w:r w:rsidRPr="000F0BC5">
              <w:rPr>
                <w:rFonts w:hint="cs"/>
                <w:b/>
                <w:bCs/>
                <w:rtl/>
              </w:rPr>
              <w:t>علماً</w:t>
            </w:r>
            <w:r w:rsidRPr="000F0BC5">
              <w:rPr>
                <w:b/>
                <w:bCs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rtl/>
              </w:rPr>
              <w:t>بانه</w:t>
            </w:r>
            <w:r w:rsidRPr="000F0BC5">
              <w:rPr>
                <w:b/>
                <w:bCs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rtl/>
              </w:rPr>
              <w:t>يلبس</w:t>
            </w:r>
            <w:r w:rsidRPr="000F0BC5">
              <w:rPr>
                <w:b/>
                <w:bCs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rtl/>
              </w:rPr>
              <w:t>نظارات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؟</w:t>
            </w:r>
          </w:p>
          <w:tbl>
            <w:tblPr>
              <w:bidiVisual/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528"/>
              <w:gridCol w:w="1528"/>
              <w:gridCol w:w="1529"/>
            </w:tblGrid>
            <w:tr w:rsidR="0082256F" w:rsidRPr="000F0BC5"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08080"/>
                </w:tcPr>
                <w:p w:rsidR="0082256F" w:rsidRPr="000F0BC5" w:rsidRDefault="0082256F" w:rsidP="000F0BC5">
                  <w:pPr>
                    <w:spacing w:after="0" w:line="240" w:lineRule="auto"/>
                    <w:rPr>
                      <w:b/>
                      <w:bCs/>
                    </w:rPr>
                  </w:pP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0F0BC5" w:rsidRDefault="0082256F" w:rsidP="000F0BC5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0F0BC5">
                    <w:rPr>
                      <w:rFonts w:hint="cs"/>
                      <w:b/>
                      <w:bCs/>
                      <w:rtl/>
                    </w:rPr>
                    <w:t>يلبس</w:t>
                  </w:r>
                  <w:r w:rsidRPr="000F0BC5">
                    <w:rPr>
                      <w:b/>
                      <w:bCs/>
                      <w:rtl/>
                    </w:rPr>
                    <w:t xml:space="preserve"> </w:t>
                  </w:r>
                  <w:r w:rsidRPr="000F0BC5">
                    <w:rPr>
                      <w:rFonts w:hint="cs"/>
                      <w:b/>
                      <w:bCs/>
                      <w:rtl/>
                    </w:rPr>
                    <w:t>نظارات</w:t>
                  </w:r>
                </w:p>
              </w:tc>
              <w:tc>
                <w:tcPr>
                  <w:tcW w:w="1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0F0BC5" w:rsidRDefault="0082256F" w:rsidP="000F0BC5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0F0BC5">
                    <w:rPr>
                      <w:rFonts w:hint="cs"/>
                      <w:b/>
                      <w:bCs/>
                      <w:rtl/>
                    </w:rPr>
                    <w:t>لا</w:t>
                  </w:r>
                  <w:r w:rsidRPr="000F0BC5">
                    <w:rPr>
                      <w:b/>
                      <w:bCs/>
                      <w:rtl/>
                    </w:rPr>
                    <w:t xml:space="preserve"> </w:t>
                  </w:r>
                  <w:r w:rsidRPr="000F0BC5">
                    <w:rPr>
                      <w:rFonts w:hint="cs"/>
                      <w:b/>
                      <w:bCs/>
                      <w:rtl/>
                    </w:rPr>
                    <w:t>يلبس</w:t>
                  </w:r>
                  <w:r w:rsidRPr="000F0BC5">
                    <w:rPr>
                      <w:b/>
                      <w:bCs/>
                      <w:rtl/>
                    </w:rPr>
                    <w:t xml:space="preserve"> </w:t>
                  </w:r>
                  <w:r w:rsidRPr="000F0BC5">
                    <w:rPr>
                      <w:rFonts w:hint="cs"/>
                      <w:b/>
                      <w:bCs/>
                      <w:rtl/>
                    </w:rPr>
                    <w:t>نظارات</w:t>
                  </w:r>
                </w:p>
              </w:tc>
            </w:tr>
            <w:tr w:rsidR="0082256F" w:rsidRPr="000F0BC5"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0F0BC5" w:rsidRDefault="0082256F" w:rsidP="000F0BC5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0F0BC5">
                    <w:rPr>
                      <w:rFonts w:hint="cs"/>
                      <w:b/>
                      <w:bCs/>
                      <w:rtl/>
                    </w:rPr>
                    <w:t>الأول</w:t>
                  </w:r>
                  <w:r w:rsidRPr="000F0BC5">
                    <w:rPr>
                      <w:b/>
                      <w:bCs/>
                      <w:rtl/>
                    </w:rPr>
                    <w:t xml:space="preserve"> </w:t>
                  </w:r>
                  <w:r w:rsidRPr="000F0BC5">
                    <w:rPr>
                      <w:rFonts w:hint="cs"/>
                      <w:b/>
                      <w:bCs/>
                      <w:rtl/>
                    </w:rPr>
                    <w:t>ثانوي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0F0BC5" w:rsidRDefault="0082256F" w:rsidP="000F0BC5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0F0BC5">
                    <w:rPr>
                      <w:b/>
                      <w:bCs/>
                    </w:rPr>
                    <w:t>6</w:t>
                  </w:r>
                </w:p>
              </w:tc>
              <w:tc>
                <w:tcPr>
                  <w:tcW w:w="1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0F0BC5" w:rsidRDefault="0082256F" w:rsidP="000F0BC5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0F0BC5">
                    <w:rPr>
                      <w:b/>
                      <w:bCs/>
                    </w:rPr>
                    <w:t>15</w:t>
                  </w:r>
                </w:p>
              </w:tc>
            </w:tr>
            <w:tr w:rsidR="0082256F" w:rsidRPr="000F0BC5"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0F0BC5" w:rsidRDefault="0082256F" w:rsidP="000F0BC5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0F0BC5">
                    <w:rPr>
                      <w:rFonts w:hint="cs"/>
                      <w:b/>
                      <w:bCs/>
                      <w:rtl/>
                    </w:rPr>
                    <w:t>الثاني</w:t>
                  </w:r>
                  <w:r w:rsidRPr="000F0BC5">
                    <w:rPr>
                      <w:b/>
                      <w:bCs/>
                      <w:rtl/>
                    </w:rPr>
                    <w:t xml:space="preserve"> </w:t>
                  </w:r>
                  <w:r w:rsidRPr="000F0BC5">
                    <w:rPr>
                      <w:rFonts w:hint="cs"/>
                      <w:b/>
                      <w:bCs/>
                      <w:rtl/>
                    </w:rPr>
                    <w:t>ثانوي</w:t>
                  </w:r>
                </w:p>
              </w:tc>
              <w:tc>
                <w:tcPr>
                  <w:tcW w:w="1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0F0BC5" w:rsidRDefault="0082256F" w:rsidP="000F0BC5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0F0BC5">
                    <w:rPr>
                      <w:b/>
                      <w:bCs/>
                    </w:rPr>
                    <w:t>5</w:t>
                  </w:r>
                </w:p>
              </w:tc>
              <w:tc>
                <w:tcPr>
                  <w:tcW w:w="1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0F0BC5" w:rsidRDefault="0082256F" w:rsidP="000F0BC5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0F0BC5">
                    <w:rPr>
                      <w:b/>
                      <w:bCs/>
                    </w:rPr>
                    <w:t>22</w:t>
                  </w:r>
                </w:p>
              </w:tc>
            </w:tr>
          </w:tbl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82256F" w:rsidRPr="000F0BC5">
        <w:trPr>
          <w:jc w:val="center"/>
        </w:trPr>
        <w:tc>
          <w:tcPr>
            <w:tcW w:w="402" w:type="dxa"/>
            <w:vMerge/>
            <w:vAlign w:val="center"/>
          </w:tcPr>
          <w:p w:rsidR="0082256F" w:rsidRPr="000F0BC5" w:rsidRDefault="0082256F" w:rsidP="000F0BC5">
            <w:pPr>
              <w:bidi w:val="0"/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أ</w:t>
            </w:r>
          </w:p>
        </w:tc>
        <w:tc>
          <w:tcPr>
            <w:tcW w:w="1764" w:type="dxa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1B3EB6">
              <w:rPr>
                <w:rFonts w:eastAsia="Times New Roman"/>
                <w:b/>
                <w:bCs/>
                <w:position w:val="-24"/>
              </w:rPr>
              <w:object w:dxaOrig="340" w:dyaOrig="620">
                <v:shape id="_x0000_i1035" type="#_x0000_t75" style="width:17.25pt;height:30.75pt" o:ole="">
                  <v:imagedata r:id="rId15" o:title=""/>
                </v:shape>
                <o:OLEObject Type="Embed" ProgID="Equation.DSMT4" ShapeID="_x0000_i1035" DrawAspect="Content" ObjectID="_1428676531" r:id="rId16"/>
              </w:object>
            </w:r>
          </w:p>
        </w:tc>
        <w:tc>
          <w:tcPr>
            <w:tcW w:w="398" w:type="dxa"/>
            <w:shd w:val="clear" w:color="auto" w:fill="FFFFFF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ب</w:t>
            </w:r>
          </w:p>
        </w:tc>
        <w:tc>
          <w:tcPr>
            <w:tcW w:w="2239" w:type="dxa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1B3EB6">
              <w:rPr>
                <w:rFonts w:eastAsia="Times New Roman"/>
                <w:b/>
                <w:bCs/>
                <w:position w:val="-24"/>
              </w:rPr>
              <w:object w:dxaOrig="300" w:dyaOrig="620">
                <v:shape id="_x0000_i1036" type="#_x0000_t75" style="width:14.25pt;height:30.75pt" o:ole="">
                  <v:imagedata r:id="rId17" o:title=""/>
                </v:shape>
                <o:OLEObject Type="Embed" ProgID="Equation.DSMT4" ShapeID="_x0000_i1036" DrawAspect="Content" ObjectID="_1428676532" r:id="rId18"/>
              </w:object>
            </w:r>
          </w:p>
        </w:tc>
        <w:tc>
          <w:tcPr>
            <w:tcW w:w="419" w:type="dxa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ج</w:t>
            </w:r>
          </w:p>
        </w:tc>
        <w:tc>
          <w:tcPr>
            <w:tcW w:w="1764" w:type="dxa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F0BC5">
              <w:rPr>
                <w:rFonts w:eastAsia="Times New Roman"/>
                <w:b/>
                <w:bCs/>
                <w:position w:val="-28"/>
              </w:rPr>
              <w:object w:dxaOrig="400" w:dyaOrig="720">
                <v:shape id="_x0000_i1037" type="#_x0000_t75" style="width:20.25pt;height:36pt" o:ole="">
                  <v:imagedata r:id="rId19" o:title=""/>
                </v:shape>
                <o:OLEObject Type="Embed" ProgID="Equation.DSMT4" ShapeID="_x0000_i1037" DrawAspect="Content" ObjectID="_1428676533" r:id="rId20"/>
              </w:object>
            </w:r>
          </w:p>
        </w:tc>
        <w:tc>
          <w:tcPr>
            <w:tcW w:w="312" w:type="dxa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د</w:t>
            </w:r>
          </w:p>
        </w:tc>
        <w:tc>
          <w:tcPr>
            <w:tcW w:w="2568" w:type="dxa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1B3EB6">
              <w:rPr>
                <w:rFonts w:eastAsia="Times New Roman"/>
                <w:b/>
                <w:bCs/>
                <w:position w:val="-24"/>
              </w:rPr>
              <w:object w:dxaOrig="340" w:dyaOrig="620">
                <v:shape id="_x0000_i1038" type="#_x0000_t75" style="width:17.25pt;height:30.75pt" o:ole="">
                  <v:imagedata r:id="rId21" o:title=""/>
                </v:shape>
                <o:OLEObject Type="Embed" ProgID="Equation.DSMT4" ShapeID="_x0000_i1038" DrawAspect="Content" ObjectID="_1428676534" r:id="rId22"/>
              </w:object>
            </w:r>
          </w:p>
        </w:tc>
      </w:tr>
      <w:tr w:rsidR="0082256F" w:rsidRPr="000F0BC5">
        <w:trPr>
          <w:jc w:val="center"/>
        </w:trPr>
        <w:tc>
          <w:tcPr>
            <w:tcW w:w="402" w:type="dxa"/>
            <w:vMerge w:val="restart"/>
            <w:shd w:val="clear" w:color="auto" w:fill="BFBFBF"/>
            <w:vAlign w:val="center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F0BC5">
              <w:rPr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0455" w:type="dxa"/>
            <w:gridSpan w:val="8"/>
            <w:shd w:val="clear" w:color="auto" w:fill="BFBFBF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القي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مكعب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مرقم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من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b/>
                <w:bCs/>
                <w:sz w:val="28"/>
                <w:szCs w:val="28"/>
              </w:rPr>
              <w:t>1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الى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b/>
                <w:bCs/>
                <w:sz w:val="28"/>
                <w:szCs w:val="28"/>
              </w:rPr>
              <w:t>6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ثلاث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مرات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متتاليه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ما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احتمال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ظهور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الرقم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b/>
                <w:bCs/>
                <w:sz w:val="28"/>
                <w:szCs w:val="28"/>
              </w:rPr>
              <w:t>2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في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الرميات</w:t>
            </w:r>
            <w:r w:rsidRPr="000F0BC5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الثلاث</w:t>
            </w:r>
          </w:p>
        </w:tc>
      </w:tr>
      <w:tr w:rsidR="0082256F" w:rsidRPr="000F0BC5">
        <w:trPr>
          <w:jc w:val="center"/>
        </w:trPr>
        <w:tc>
          <w:tcPr>
            <w:tcW w:w="402" w:type="dxa"/>
            <w:vMerge/>
            <w:vAlign w:val="center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ا</w:t>
            </w:r>
          </w:p>
        </w:tc>
        <w:tc>
          <w:tcPr>
            <w:tcW w:w="1764" w:type="dxa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21D3F">
              <w:rPr>
                <w:rFonts w:eastAsia="Times New Roman"/>
                <w:b/>
                <w:bCs/>
                <w:position w:val="-24"/>
              </w:rPr>
              <w:object w:dxaOrig="920" w:dyaOrig="620">
                <v:shape id="_x0000_i1039" type="#_x0000_t75" style="width:45.75pt;height:30.75pt" o:ole="">
                  <v:imagedata r:id="rId23" o:title=""/>
                </v:shape>
                <o:OLEObject Type="Embed" ProgID="Equation.DSMT4" ShapeID="_x0000_i1039" DrawAspect="Content" ObjectID="_1428676535" r:id="rId24"/>
              </w:object>
            </w:r>
          </w:p>
        </w:tc>
        <w:tc>
          <w:tcPr>
            <w:tcW w:w="398" w:type="dxa"/>
            <w:shd w:val="clear" w:color="auto" w:fill="FFFFFF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ب</w:t>
            </w:r>
          </w:p>
        </w:tc>
        <w:tc>
          <w:tcPr>
            <w:tcW w:w="2239" w:type="dxa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21D3F">
              <w:rPr>
                <w:rFonts w:eastAsia="Times New Roman"/>
                <w:b/>
                <w:bCs/>
                <w:position w:val="-24"/>
              </w:rPr>
              <w:object w:dxaOrig="920" w:dyaOrig="620">
                <v:shape id="_x0000_i1040" type="#_x0000_t75" style="width:45.75pt;height:30.75pt" o:ole="">
                  <v:imagedata r:id="rId25" o:title=""/>
                </v:shape>
                <o:OLEObject Type="Embed" ProgID="Equation.DSMT4" ShapeID="_x0000_i1040" DrawAspect="Content" ObjectID="_1428676536" r:id="rId26"/>
              </w:object>
            </w:r>
          </w:p>
        </w:tc>
        <w:tc>
          <w:tcPr>
            <w:tcW w:w="419" w:type="dxa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ج</w:t>
            </w:r>
          </w:p>
        </w:tc>
        <w:tc>
          <w:tcPr>
            <w:tcW w:w="1764" w:type="dxa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21D3F">
              <w:rPr>
                <w:rFonts w:eastAsia="Times New Roman"/>
                <w:b/>
                <w:bCs/>
                <w:position w:val="-24"/>
              </w:rPr>
              <w:object w:dxaOrig="880" w:dyaOrig="620">
                <v:shape id="_x0000_i1041" type="#_x0000_t75" style="width:42.75pt;height:30.75pt" o:ole="">
                  <v:imagedata r:id="rId27" o:title=""/>
                </v:shape>
                <o:OLEObject Type="Embed" ProgID="Equation.DSMT4" ShapeID="_x0000_i1041" DrawAspect="Content" ObjectID="_1428676537" r:id="rId28"/>
              </w:object>
            </w:r>
          </w:p>
        </w:tc>
        <w:tc>
          <w:tcPr>
            <w:tcW w:w="312" w:type="dxa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0F0BC5">
              <w:rPr>
                <w:rFonts w:hint="cs"/>
                <w:b/>
                <w:bCs/>
                <w:sz w:val="28"/>
                <w:szCs w:val="28"/>
                <w:rtl/>
              </w:rPr>
              <w:t>د</w:t>
            </w:r>
          </w:p>
        </w:tc>
        <w:tc>
          <w:tcPr>
            <w:tcW w:w="2568" w:type="dxa"/>
          </w:tcPr>
          <w:p w:rsidR="0082256F" w:rsidRPr="000F0BC5" w:rsidRDefault="0082256F" w:rsidP="000F0BC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21D3F">
              <w:rPr>
                <w:rFonts w:eastAsia="Times New Roman"/>
                <w:b/>
                <w:bCs/>
                <w:position w:val="-24"/>
              </w:rPr>
              <w:object w:dxaOrig="220" w:dyaOrig="620">
                <v:shape id="_x0000_i1042" type="#_x0000_t75" style="width:11.25pt;height:30.75pt" o:ole="">
                  <v:imagedata r:id="rId29" o:title=""/>
                </v:shape>
                <o:OLEObject Type="Embed" ProgID="Equation.DSMT4" ShapeID="_x0000_i1042" DrawAspect="Content" ObjectID="_1428676538" r:id="rId30"/>
              </w:object>
            </w:r>
          </w:p>
        </w:tc>
      </w:tr>
    </w:tbl>
    <w:p w:rsidR="0082256F" w:rsidRDefault="0082256F" w:rsidP="000F0BC5">
      <w:pPr>
        <w:rPr>
          <w:b/>
          <w:bCs/>
          <w:rtl/>
        </w:rPr>
      </w:pPr>
    </w:p>
    <w:tbl>
      <w:tblPr>
        <w:bidiVisual/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0"/>
        <w:gridCol w:w="4860"/>
      </w:tblGrid>
      <w:tr w:rsidR="0082256F">
        <w:trPr>
          <w:jc w:val="center"/>
        </w:trPr>
        <w:tc>
          <w:tcPr>
            <w:tcW w:w="10800" w:type="dxa"/>
            <w:gridSpan w:val="2"/>
          </w:tcPr>
          <w:tbl>
            <w:tblPr>
              <w:bidiVisual/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463"/>
              <w:gridCol w:w="3463"/>
              <w:gridCol w:w="3463"/>
            </w:tblGrid>
            <w:tr w:rsidR="0082256F"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DD579E" w:rsidRDefault="0082256F" w:rsidP="00DD579E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u w:val="single"/>
                      <w:rtl/>
                    </w:rPr>
                  </w:pP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هل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الدراسه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تتبنى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عينه</w:t>
                  </w:r>
                  <w:r w:rsidRPr="00DD579E">
                    <w:rPr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منحازه</w:t>
                  </w:r>
                  <w:r w:rsidRPr="00DD579E">
                    <w:rPr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ام</w:t>
                  </w:r>
                  <w:r w:rsidRPr="00DD579E">
                    <w:rPr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لا</w:t>
                  </w:r>
                </w:p>
                <w:p w:rsidR="0082256F" w:rsidRPr="00DD579E" w:rsidRDefault="0082256F" w:rsidP="00421D3F">
                  <w:pPr>
                    <w:rPr>
                      <w:b/>
                      <w:bCs/>
                    </w:rPr>
                  </w:pP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استطلاع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رأي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كل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شخص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ثالث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يخرج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من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مطعم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للمشويات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لمعرفة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الوجبة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المفضلة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للناس</w:t>
                  </w:r>
                </w:p>
              </w:tc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DD579E" w:rsidRDefault="0082256F" w:rsidP="00DD579E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u w:val="single"/>
                      <w:rtl/>
                    </w:rPr>
                  </w:pP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اختاري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هل</w:t>
                  </w:r>
                  <w:r w:rsidRPr="00DD579E">
                    <w:rPr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الدراسه</w:t>
                  </w:r>
                  <w:r w:rsidRPr="00DD579E">
                    <w:rPr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بالملاحظه</w:t>
                  </w:r>
                  <w:r w:rsidRPr="00DD579E">
                    <w:rPr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ام</w:t>
                  </w:r>
                  <w:r w:rsidRPr="00DD579E">
                    <w:rPr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تجريبيه</w:t>
                  </w:r>
                </w:p>
                <w:p w:rsidR="0082256F" w:rsidRPr="00DD579E" w:rsidRDefault="0082256F" w:rsidP="00421D3F">
                  <w:pPr>
                    <w:rPr>
                      <w:b/>
                      <w:bCs/>
                    </w:rPr>
                  </w:pP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اختيار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b/>
                      <w:bCs/>
                      <w:sz w:val="24"/>
                      <w:szCs w:val="24"/>
                    </w:rPr>
                    <w:t xml:space="preserve">100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طالبه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وتوزيعهم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عشوائياً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واعطاء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نصفهم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دوره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تدريبيه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الرياضيات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والأخرى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لا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يتم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تدريبهم</w:t>
                  </w:r>
                </w:p>
              </w:tc>
              <w:tc>
                <w:tcPr>
                  <w:tcW w:w="3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DD579E" w:rsidRDefault="0082256F" w:rsidP="00DD579E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u w:val="single"/>
                      <w:rtl/>
                    </w:rPr>
                  </w:pP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هل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العباره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تظهر</w:t>
                  </w:r>
                  <w:r w:rsidRPr="00DD579E">
                    <w:rPr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ارتباط</w:t>
                  </w:r>
                  <w:r w:rsidRPr="00DD579E">
                    <w:rPr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ام</w:t>
                  </w:r>
                  <w:r w:rsidRPr="00DD579E">
                    <w:rPr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سببيه</w:t>
                  </w:r>
                </w:p>
                <w:p w:rsidR="0082256F" w:rsidRPr="00DD579E" w:rsidRDefault="0082256F" w:rsidP="00DD579E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اذا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درست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لمدة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ساعة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سأحصل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على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درجة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b/>
                      <w:bCs/>
                      <w:sz w:val="24"/>
                      <w:szCs w:val="24"/>
                    </w:rPr>
                    <w:t>100%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في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اختبار</w:t>
                  </w:r>
                  <w:r w:rsidRPr="00DD579E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D579E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الرياضيات</w:t>
                  </w:r>
                </w:p>
                <w:p w:rsidR="0082256F" w:rsidRPr="00DD579E" w:rsidRDefault="0082256F" w:rsidP="000F0BC5">
                  <w:pPr>
                    <w:rPr>
                      <w:b/>
                      <w:bCs/>
                    </w:rPr>
                  </w:pPr>
                </w:p>
              </w:tc>
            </w:tr>
          </w:tbl>
          <w:p w:rsidR="0082256F" w:rsidRPr="00DD579E" w:rsidRDefault="0082256F" w:rsidP="000F0BC5">
            <w:pPr>
              <w:rPr>
                <w:b/>
                <w:bCs/>
              </w:rPr>
            </w:pPr>
          </w:p>
        </w:tc>
      </w:tr>
      <w:tr w:rsidR="0082256F">
        <w:trPr>
          <w:jc w:val="center"/>
        </w:trPr>
        <w:tc>
          <w:tcPr>
            <w:tcW w:w="5940" w:type="dxa"/>
          </w:tcPr>
          <w:p w:rsidR="0082256F" w:rsidRPr="00DD579E" w:rsidRDefault="0082256F" w:rsidP="00DD579E">
            <w:pPr>
              <w:spacing w:after="0" w:line="240" w:lineRule="auto"/>
              <w:rPr>
                <w:b/>
                <w:bCs/>
                <w:rtl/>
              </w:rPr>
            </w:pPr>
            <w:r w:rsidRPr="00DD579E">
              <w:rPr>
                <w:rFonts w:hint="cs"/>
                <w:b/>
                <w:bCs/>
                <w:rtl/>
              </w:rPr>
              <w:t>في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دراسه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مسحيه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عشؤائيه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شملت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b/>
                <w:bCs/>
              </w:rPr>
              <w:t>3446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شخصاً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ذكر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b/>
                <w:bCs/>
              </w:rPr>
              <w:t>34%</w:t>
            </w:r>
            <w:r w:rsidRPr="00DD579E">
              <w:rPr>
                <w:rFonts w:hint="cs"/>
                <w:b/>
                <w:bCs/>
                <w:rtl/>
              </w:rPr>
              <w:t>منهم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ان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الربيع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هو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أفضل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فصول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السنه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لديهم</w:t>
            </w:r>
            <w:r w:rsidRPr="00DD579E">
              <w:rPr>
                <w:b/>
                <w:bCs/>
                <w:rtl/>
              </w:rPr>
              <w:t xml:space="preserve"> </w:t>
            </w:r>
          </w:p>
          <w:p w:rsidR="0082256F" w:rsidRPr="00DD579E" w:rsidRDefault="0082256F" w:rsidP="00421D3F">
            <w:pPr>
              <w:rPr>
                <w:b/>
                <w:bCs/>
                <w:rtl/>
              </w:rPr>
            </w:pPr>
          </w:p>
          <w:p w:rsidR="0082256F" w:rsidRPr="00DD579E" w:rsidRDefault="0082256F" w:rsidP="00421D3F">
            <w:pPr>
              <w:rPr>
                <w:b/>
                <w:bCs/>
              </w:rPr>
            </w:pPr>
            <w:r w:rsidRPr="00DD579E">
              <w:rPr>
                <w:rFonts w:hint="cs"/>
                <w:b/>
                <w:bCs/>
                <w:rtl/>
              </w:rPr>
              <w:t>ماهامش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الخطأ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في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المعاينه</w:t>
            </w:r>
          </w:p>
        </w:tc>
        <w:tc>
          <w:tcPr>
            <w:tcW w:w="4860" w:type="dxa"/>
          </w:tcPr>
          <w:p w:rsidR="0082256F" w:rsidRPr="00DD579E" w:rsidRDefault="0082256F" w:rsidP="00DD579E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DD579E">
              <w:rPr>
                <w:rFonts w:hint="cs"/>
                <w:b/>
                <w:bCs/>
                <w:sz w:val="24"/>
                <w:szCs w:val="24"/>
                <w:rtl/>
              </w:rPr>
              <w:t>يحتوي</w:t>
            </w:r>
            <w:r w:rsidRPr="00DD579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sz w:val="24"/>
                <w:szCs w:val="24"/>
                <w:rtl/>
              </w:rPr>
              <w:t>كيس</w:t>
            </w:r>
            <w:r w:rsidRPr="00DD579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sz w:val="24"/>
                <w:szCs w:val="24"/>
                <w:rtl/>
              </w:rPr>
              <w:t>ع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ل</w:t>
            </w:r>
            <w:r w:rsidRPr="00DD579E">
              <w:rPr>
                <w:rFonts w:hint="cs"/>
                <w:b/>
                <w:bCs/>
                <w:sz w:val="24"/>
                <w:szCs w:val="24"/>
                <w:rtl/>
              </w:rPr>
              <w:t>ى</w:t>
            </w:r>
            <w:r w:rsidRPr="00DD579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sz w:val="24"/>
                <w:szCs w:val="24"/>
                <w:rtl/>
              </w:rPr>
              <w:t>بالونه</w:t>
            </w:r>
            <w:r w:rsidRPr="00DD579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sz w:val="24"/>
                <w:szCs w:val="24"/>
                <w:rtl/>
              </w:rPr>
              <w:t>خضراء</w:t>
            </w:r>
            <w:r w:rsidRPr="00DD579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 w:rsidRPr="00DD579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DD579E">
              <w:rPr>
                <w:b/>
                <w:bCs/>
                <w:sz w:val="24"/>
                <w:szCs w:val="24"/>
              </w:rPr>
              <w:t xml:space="preserve">4 </w:t>
            </w:r>
            <w:r w:rsidRPr="00DD579E">
              <w:rPr>
                <w:rFonts w:hint="cs"/>
                <w:b/>
                <w:bCs/>
                <w:sz w:val="24"/>
                <w:szCs w:val="24"/>
                <w:rtl/>
              </w:rPr>
              <w:t>بالونات</w:t>
            </w:r>
            <w:r w:rsidRPr="00DD579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sz w:val="24"/>
                <w:szCs w:val="24"/>
                <w:rtl/>
              </w:rPr>
              <w:t>حمراء</w:t>
            </w:r>
          </w:p>
          <w:p w:rsidR="0082256F" w:rsidRPr="00DD579E" w:rsidRDefault="0082256F" w:rsidP="00DD579E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DD579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 w:rsidRPr="00DD579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DD579E">
              <w:rPr>
                <w:b/>
                <w:bCs/>
                <w:sz w:val="24"/>
                <w:szCs w:val="24"/>
              </w:rPr>
              <w:t xml:space="preserve">5 </w:t>
            </w:r>
            <w:r w:rsidRPr="00DD579E">
              <w:rPr>
                <w:rFonts w:hint="cs"/>
                <w:b/>
                <w:bCs/>
                <w:sz w:val="24"/>
                <w:szCs w:val="24"/>
                <w:rtl/>
              </w:rPr>
              <w:t>بالونات</w:t>
            </w:r>
            <w:r w:rsidRPr="00DD579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sz w:val="24"/>
                <w:szCs w:val="24"/>
                <w:rtl/>
              </w:rPr>
              <w:t>صفراء</w:t>
            </w:r>
            <w:r w:rsidRPr="00DD579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sz w:val="24"/>
                <w:szCs w:val="24"/>
                <w:rtl/>
              </w:rPr>
              <w:t>اذا</w:t>
            </w:r>
            <w:r w:rsidRPr="00DD579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sz w:val="24"/>
                <w:szCs w:val="24"/>
                <w:rtl/>
              </w:rPr>
              <w:t>سحبت</w:t>
            </w:r>
            <w:r w:rsidRPr="00DD579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sz w:val="24"/>
                <w:szCs w:val="24"/>
                <w:rtl/>
              </w:rPr>
              <w:t>منه</w:t>
            </w:r>
            <w:r w:rsidRPr="00DD579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sz w:val="24"/>
                <w:szCs w:val="24"/>
                <w:rtl/>
              </w:rPr>
              <w:t>بالونتان</w:t>
            </w:r>
            <w:r w:rsidRPr="00DD579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sz w:val="24"/>
                <w:szCs w:val="24"/>
                <w:rtl/>
              </w:rPr>
              <w:t>عشوائياً</w:t>
            </w:r>
            <w:r w:rsidRPr="00DD579E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82256F" w:rsidRPr="00DD579E" w:rsidRDefault="0082256F" w:rsidP="00DD579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DD579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sz w:val="24"/>
                <w:szCs w:val="24"/>
                <w:rtl/>
              </w:rPr>
              <w:t>فان</w:t>
            </w:r>
            <w:r w:rsidRPr="00DD579E">
              <w:rPr>
                <w:b/>
                <w:bCs/>
                <w:sz w:val="24"/>
                <w:szCs w:val="24"/>
                <w:rtl/>
              </w:rPr>
              <w:t xml:space="preserve"> :     </w:t>
            </w:r>
          </w:p>
          <w:p w:rsidR="0082256F" w:rsidRPr="00DD579E" w:rsidRDefault="0082256F" w:rsidP="00DD579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DD579E">
              <w:rPr>
                <w:b/>
                <w:bCs/>
                <w:sz w:val="24"/>
                <w:szCs w:val="24"/>
                <w:rtl/>
              </w:rPr>
              <w:t xml:space="preserve">  </w:t>
            </w:r>
            <w:r w:rsidRPr="00DD579E">
              <w:rPr>
                <w:b/>
                <w:bCs/>
                <w:sz w:val="24"/>
                <w:szCs w:val="24"/>
              </w:rPr>
              <w:t xml:space="preserve">)  =      </w:t>
            </w:r>
            <w:r w:rsidRPr="00DD579E">
              <w:rPr>
                <w:rFonts w:hint="cs"/>
                <w:b/>
                <w:bCs/>
                <w:sz w:val="24"/>
                <w:szCs w:val="24"/>
                <w:rtl/>
              </w:rPr>
              <w:t>بالونه</w:t>
            </w:r>
            <w:r w:rsidRPr="00DD579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sz w:val="24"/>
                <w:szCs w:val="24"/>
                <w:rtl/>
              </w:rPr>
              <w:t>حمراء</w:t>
            </w:r>
            <w:r w:rsidRPr="00DD579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sz w:val="24"/>
                <w:szCs w:val="24"/>
                <w:rtl/>
              </w:rPr>
              <w:t>والاخرى</w:t>
            </w:r>
            <w:r w:rsidRPr="00DD579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sz w:val="24"/>
                <w:szCs w:val="24"/>
                <w:rtl/>
              </w:rPr>
              <w:t>صفراء</w:t>
            </w:r>
            <w:r w:rsidRPr="00DD579E">
              <w:rPr>
                <w:b/>
                <w:bCs/>
                <w:sz w:val="24"/>
                <w:szCs w:val="24"/>
                <w:rtl/>
              </w:rPr>
              <w:t xml:space="preserve"> )</w:t>
            </w:r>
            <w:r w:rsidRPr="00DD579E">
              <w:rPr>
                <w:b/>
                <w:bCs/>
                <w:sz w:val="24"/>
                <w:szCs w:val="24"/>
              </w:rPr>
              <w:t>P</w:t>
            </w:r>
          </w:p>
          <w:p w:rsidR="0082256F" w:rsidRPr="00DD579E" w:rsidRDefault="0082256F" w:rsidP="00421D3F">
            <w:pPr>
              <w:rPr>
                <w:b/>
                <w:bCs/>
              </w:rPr>
            </w:pPr>
            <w:r w:rsidRPr="00DD579E">
              <w:rPr>
                <w:rFonts w:eastAsia="Times New Roman"/>
                <w:b/>
                <w:bCs/>
                <w:position w:val="-30"/>
                <w:sz w:val="24"/>
                <w:szCs w:val="24"/>
              </w:rPr>
              <w:object w:dxaOrig="1860" w:dyaOrig="680">
                <v:shape id="_x0000_i1043" type="#_x0000_t75" style="width:92.25pt;height:33.75pt" o:ole="">
                  <v:imagedata r:id="rId31" o:title=""/>
                </v:shape>
                <o:OLEObject Type="Embed" ProgID="Equation.DSMT4" ShapeID="_x0000_i1043" DrawAspect="Content" ObjectID="_1428676539" r:id="rId32"/>
              </w:object>
            </w:r>
          </w:p>
        </w:tc>
      </w:tr>
      <w:tr w:rsidR="0082256F">
        <w:trPr>
          <w:jc w:val="center"/>
        </w:trPr>
        <w:tc>
          <w:tcPr>
            <w:tcW w:w="5940" w:type="dxa"/>
          </w:tcPr>
          <w:p w:rsidR="0082256F" w:rsidRPr="00DD579E" w:rsidRDefault="0082256F" w:rsidP="00DD579E">
            <w:pPr>
              <w:spacing w:after="0" w:line="240" w:lineRule="auto"/>
              <w:jc w:val="right"/>
              <w:rPr>
                <w:b/>
                <w:bCs/>
                <w:rtl/>
              </w:rPr>
            </w:pPr>
            <w:r w:rsidRPr="00DD579E">
              <w:rPr>
                <w:rFonts w:hint="cs"/>
                <w:b/>
                <w:bCs/>
                <w:rtl/>
              </w:rPr>
              <w:t>اجري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اختبار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في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الرياضيات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لطلاب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الصف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ثالث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ثانوي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والجدول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التالي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يبين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نتائج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هذا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الاختبار</w:t>
            </w:r>
            <w:r w:rsidRPr="00DD579E">
              <w:rPr>
                <w:b/>
                <w:bCs/>
                <w:rtl/>
              </w:rPr>
              <w:t xml:space="preserve"> </w:t>
            </w: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049"/>
              <w:gridCol w:w="1984"/>
            </w:tblGrid>
            <w:tr w:rsidR="0082256F" w:rsidRPr="000F0BC5">
              <w:trPr>
                <w:jc w:val="center"/>
              </w:trPr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0F0BC5" w:rsidRDefault="0082256F" w:rsidP="004632B0">
                  <w:pPr>
                    <w:spacing w:after="0" w:line="240" w:lineRule="auto"/>
                    <w:jc w:val="right"/>
                    <w:rPr>
                      <w:b/>
                      <w:bCs/>
                    </w:rPr>
                  </w:pPr>
                  <w:r w:rsidRPr="000F0BC5">
                    <w:rPr>
                      <w:rFonts w:hint="cs"/>
                      <w:b/>
                      <w:bCs/>
                      <w:rtl/>
                    </w:rPr>
                    <w:t>التقدير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0F0BC5" w:rsidRDefault="0082256F" w:rsidP="004632B0">
                  <w:pPr>
                    <w:spacing w:after="0" w:line="240" w:lineRule="auto"/>
                    <w:jc w:val="right"/>
                    <w:rPr>
                      <w:b/>
                      <w:bCs/>
                    </w:rPr>
                  </w:pPr>
                  <w:r w:rsidRPr="000F0BC5">
                    <w:rPr>
                      <w:rFonts w:hint="cs"/>
                      <w:b/>
                      <w:bCs/>
                      <w:rtl/>
                    </w:rPr>
                    <w:t>ا</w:t>
                  </w:r>
                  <w:r>
                    <w:rPr>
                      <w:rFonts w:hint="cs"/>
                      <w:b/>
                      <w:bCs/>
                      <w:rtl/>
                    </w:rPr>
                    <w:t>ل</w:t>
                  </w:r>
                  <w:r w:rsidRPr="000F0BC5">
                    <w:rPr>
                      <w:rFonts w:hint="cs"/>
                      <w:b/>
                      <w:bCs/>
                      <w:rtl/>
                    </w:rPr>
                    <w:t>احتمال</w:t>
                  </w:r>
                </w:p>
              </w:tc>
            </w:tr>
            <w:tr w:rsidR="0082256F" w:rsidRPr="000F0BC5">
              <w:trPr>
                <w:jc w:val="center"/>
              </w:trPr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0F0BC5" w:rsidRDefault="0082256F" w:rsidP="004632B0">
                  <w:pPr>
                    <w:spacing w:after="0" w:line="240" w:lineRule="auto"/>
                    <w:jc w:val="right"/>
                    <w:rPr>
                      <w:b/>
                      <w:bCs/>
                    </w:rPr>
                  </w:pPr>
                  <w:r w:rsidRPr="000F0BC5">
                    <w:rPr>
                      <w:b/>
                      <w:bCs/>
                    </w:rPr>
                    <w:t>A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0F0BC5" w:rsidRDefault="0082256F" w:rsidP="004632B0">
                  <w:pPr>
                    <w:spacing w:after="0" w:line="240" w:lineRule="auto"/>
                    <w:jc w:val="right"/>
                    <w:rPr>
                      <w:b/>
                      <w:bCs/>
                    </w:rPr>
                  </w:pPr>
                  <w:r w:rsidRPr="000F0BC5">
                    <w:rPr>
                      <w:b/>
                      <w:bCs/>
                    </w:rPr>
                    <w:t>.35</w:t>
                  </w:r>
                </w:p>
              </w:tc>
            </w:tr>
            <w:tr w:rsidR="0082256F" w:rsidRPr="000F0BC5">
              <w:trPr>
                <w:jc w:val="center"/>
              </w:trPr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0F0BC5" w:rsidRDefault="0082256F" w:rsidP="004632B0">
                  <w:pPr>
                    <w:spacing w:after="0" w:line="240" w:lineRule="auto"/>
                    <w:jc w:val="right"/>
                    <w:rPr>
                      <w:b/>
                      <w:bCs/>
                    </w:rPr>
                  </w:pPr>
                  <w:r w:rsidRPr="000F0BC5">
                    <w:rPr>
                      <w:b/>
                      <w:bCs/>
                    </w:rPr>
                    <w:t>B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0F0BC5" w:rsidRDefault="0082256F" w:rsidP="004632B0">
                  <w:pPr>
                    <w:spacing w:after="0" w:line="240" w:lineRule="auto"/>
                    <w:jc w:val="right"/>
                    <w:rPr>
                      <w:b/>
                      <w:bCs/>
                    </w:rPr>
                  </w:pPr>
                  <w:r w:rsidRPr="000F0BC5">
                    <w:rPr>
                      <w:b/>
                      <w:bCs/>
                    </w:rPr>
                    <w:t>.31</w:t>
                  </w:r>
                </w:p>
              </w:tc>
            </w:tr>
            <w:tr w:rsidR="0082256F" w:rsidRPr="000F0BC5">
              <w:trPr>
                <w:jc w:val="center"/>
              </w:trPr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0F0BC5" w:rsidRDefault="0082256F" w:rsidP="004632B0">
                  <w:pPr>
                    <w:spacing w:after="0" w:line="240" w:lineRule="auto"/>
                    <w:jc w:val="right"/>
                    <w:rPr>
                      <w:b/>
                      <w:bCs/>
                    </w:rPr>
                  </w:pPr>
                  <w:r w:rsidRPr="000F0BC5">
                    <w:rPr>
                      <w:b/>
                      <w:bCs/>
                    </w:rPr>
                    <w:t>C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0F0BC5" w:rsidRDefault="0082256F" w:rsidP="004632B0">
                  <w:pPr>
                    <w:spacing w:after="0" w:line="240" w:lineRule="auto"/>
                    <w:jc w:val="right"/>
                    <w:rPr>
                      <w:b/>
                      <w:bCs/>
                    </w:rPr>
                  </w:pPr>
                  <w:r w:rsidRPr="000F0BC5">
                    <w:rPr>
                      <w:b/>
                      <w:bCs/>
                    </w:rPr>
                    <w:t>.02</w:t>
                  </w:r>
                </w:p>
              </w:tc>
            </w:tr>
            <w:tr w:rsidR="0082256F" w:rsidRPr="000F0BC5">
              <w:trPr>
                <w:jc w:val="center"/>
              </w:trPr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0F0BC5" w:rsidRDefault="0082256F" w:rsidP="004632B0">
                  <w:pPr>
                    <w:spacing w:after="0" w:line="240" w:lineRule="auto"/>
                    <w:jc w:val="right"/>
                    <w:rPr>
                      <w:b/>
                      <w:bCs/>
                    </w:rPr>
                  </w:pPr>
                  <w:r w:rsidRPr="000F0BC5">
                    <w:rPr>
                      <w:b/>
                      <w:bCs/>
                    </w:rPr>
                    <w:t>D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0F0BC5" w:rsidRDefault="0082256F" w:rsidP="004632B0">
                  <w:pPr>
                    <w:spacing w:after="0" w:line="240" w:lineRule="auto"/>
                    <w:jc w:val="right"/>
                    <w:rPr>
                      <w:b/>
                      <w:bCs/>
                    </w:rPr>
                  </w:pPr>
                  <w:r w:rsidRPr="000F0BC5">
                    <w:rPr>
                      <w:b/>
                      <w:bCs/>
                    </w:rPr>
                    <w:t>.11</w:t>
                  </w:r>
                </w:p>
              </w:tc>
            </w:tr>
            <w:tr w:rsidR="0082256F" w:rsidRPr="000F0BC5">
              <w:trPr>
                <w:jc w:val="center"/>
              </w:trPr>
              <w:tc>
                <w:tcPr>
                  <w:tcW w:w="1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0F0BC5" w:rsidRDefault="0082256F" w:rsidP="004632B0">
                  <w:pPr>
                    <w:spacing w:after="0" w:line="240" w:lineRule="auto"/>
                    <w:jc w:val="right"/>
                    <w:rPr>
                      <w:b/>
                      <w:bCs/>
                    </w:rPr>
                  </w:pPr>
                  <w:r w:rsidRPr="000F0BC5">
                    <w:rPr>
                      <w:b/>
                      <w:bCs/>
                    </w:rPr>
                    <w:t>E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0F0BC5" w:rsidRDefault="0082256F" w:rsidP="004632B0">
                  <w:pPr>
                    <w:spacing w:after="0" w:line="240" w:lineRule="auto"/>
                    <w:jc w:val="right"/>
                    <w:rPr>
                      <w:b/>
                      <w:bCs/>
                    </w:rPr>
                  </w:pPr>
                  <w:r w:rsidRPr="000F0BC5">
                    <w:rPr>
                      <w:b/>
                      <w:bCs/>
                      <w:rtl/>
                    </w:rPr>
                    <w:t>......</w:t>
                  </w:r>
                </w:p>
              </w:tc>
            </w:tr>
          </w:tbl>
          <w:p w:rsidR="0082256F" w:rsidRPr="00DD579E" w:rsidRDefault="0082256F" w:rsidP="00DD579E">
            <w:pPr>
              <w:spacing w:after="0" w:line="240" w:lineRule="auto"/>
              <w:rPr>
                <w:b/>
                <w:bCs/>
              </w:rPr>
            </w:pPr>
            <w:r w:rsidRPr="00DD579E">
              <w:rPr>
                <w:rFonts w:hint="cs"/>
                <w:b/>
                <w:bCs/>
                <w:rtl/>
              </w:rPr>
              <w:t>اذا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علمت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ان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الجدول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جدول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توزيع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طبيعي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فاوجدي</w:t>
            </w:r>
            <w:r w:rsidRPr="00DD579E">
              <w:rPr>
                <w:b/>
                <w:bCs/>
                <w:rtl/>
              </w:rPr>
              <w:t xml:space="preserve">   :                          </w:t>
            </w:r>
            <w:r w:rsidRPr="00DD579E">
              <w:rPr>
                <w:b/>
                <w:bCs/>
              </w:rPr>
              <w:t>P(E)</w:t>
            </w:r>
          </w:p>
        </w:tc>
        <w:tc>
          <w:tcPr>
            <w:tcW w:w="4860" w:type="dxa"/>
          </w:tcPr>
          <w:p w:rsidR="0082256F" w:rsidRPr="00DD579E" w:rsidRDefault="0082256F" w:rsidP="00DD579E">
            <w:pPr>
              <w:spacing w:after="0" w:line="240" w:lineRule="auto"/>
              <w:rPr>
                <w:b/>
                <w:bCs/>
                <w:rtl/>
              </w:rPr>
            </w:pPr>
            <w:r w:rsidRPr="00DD579E">
              <w:rPr>
                <w:rFonts w:hint="cs"/>
                <w:b/>
                <w:bCs/>
                <w:rtl/>
              </w:rPr>
              <w:t>مستفيده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من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جدول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التوزيع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الاحتمالي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التالي</w:t>
            </w:r>
            <w:r w:rsidRPr="00DD579E">
              <w:rPr>
                <w:b/>
                <w:bCs/>
                <w:rtl/>
              </w:rPr>
              <w:t xml:space="preserve"> </w:t>
            </w:r>
          </w:p>
          <w:tbl>
            <w:tblPr>
              <w:bidiVisual/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911"/>
              <w:gridCol w:w="912"/>
              <w:gridCol w:w="912"/>
              <w:gridCol w:w="912"/>
              <w:gridCol w:w="912"/>
            </w:tblGrid>
            <w:tr w:rsidR="0082256F" w:rsidRPr="000F0BC5">
              <w:trPr>
                <w:trHeight w:val="274"/>
              </w:trPr>
              <w:tc>
                <w:tcPr>
                  <w:tcW w:w="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0F0BC5" w:rsidRDefault="0082256F" w:rsidP="004632B0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0F0BC5">
                    <w:rPr>
                      <w:b/>
                      <w:bCs/>
                    </w:rPr>
                    <w:t>4</w:t>
                  </w:r>
                </w:p>
              </w:tc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0F0BC5" w:rsidRDefault="0082256F" w:rsidP="004632B0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0F0BC5">
                    <w:rPr>
                      <w:b/>
                      <w:bCs/>
                    </w:rPr>
                    <w:t>3</w:t>
                  </w:r>
                </w:p>
              </w:tc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0F0BC5" w:rsidRDefault="0082256F" w:rsidP="004632B0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0F0BC5"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0F0BC5" w:rsidRDefault="0082256F" w:rsidP="004632B0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0F0BC5">
                    <w:rPr>
                      <w:b/>
                      <w:bCs/>
                    </w:rPr>
                    <w:t>1</w:t>
                  </w:r>
                </w:p>
              </w:tc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0F0BC5" w:rsidRDefault="0082256F" w:rsidP="004632B0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0F0BC5">
                    <w:rPr>
                      <w:b/>
                      <w:bCs/>
                    </w:rPr>
                    <w:t>X</w:t>
                  </w:r>
                </w:p>
              </w:tc>
            </w:tr>
            <w:tr w:rsidR="0082256F" w:rsidRPr="000F0BC5">
              <w:trPr>
                <w:trHeight w:val="719"/>
              </w:trPr>
              <w:tc>
                <w:tcPr>
                  <w:tcW w:w="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0F0BC5" w:rsidRDefault="0082256F" w:rsidP="004632B0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0F0BC5">
                    <w:rPr>
                      <w:rFonts w:eastAsia="Times New Roman"/>
                      <w:b/>
                      <w:bCs/>
                      <w:position w:val="-26"/>
                    </w:rPr>
                    <w:object w:dxaOrig="260" w:dyaOrig="700">
                      <v:shape id="_x0000_i1044" type="#_x0000_t75" style="width:12.75pt;height:35.25pt" o:ole="">
                        <v:imagedata r:id="rId33" o:title=""/>
                      </v:shape>
                      <o:OLEObject Type="Embed" ProgID="Equation.DSMT4" ShapeID="_x0000_i1044" DrawAspect="Content" ObjectID="_1428676540" r:id="rId34"/>
                    </w:object>
                  </w:r>
                </w:p>
              </w:tc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0F0BC5" w:rsidRDefault="0082256F" w:rsidP="004632B0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0F0BC5">
                    <w:rPr>
                      <w:rFonts w:eastAsia="Times New Roman"/>
                      <w:b/>
                      <w:bCs/>
                      <w:position w:val="-26"/>
                    </w:rPr>
                    <w:object w:dxaOrig="260" w:dyaOrig="700">
                      <v:shape id="_x0000_i1045" type="#_x0000_t75" style="width:12.75pt;height:35.25pt" o:ole="">
                        <v:imagedata r:id="rId33" o:title=""/>
                      </v:shape>
                      <o:OLEObject Type="Embed" ProgID="Equation.DSMT4" ShapeID="_x0000_i1045" DrawAspect="Content" ObjectID="_1428676541" r:id="rId35"/>
                    </w:object>
                  </w:r>
                </w:p>
              </w:tc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0F0BC5" w:rsidRDefault="0082256F" w:rsidP="004632B0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0F0BC5">
                    <w:rPr>
                      <w:rFonts w:eastAsia="Times New Roman"/>
                      <w:b/>
                      <w:bCs/>
                      <w:position w:val="-26"/>
                    </w:rPr>
                    <w:object w:dxaOrig="260" w:dyaOrig="700">
                      <v:shape id="_x0000_i1046" type="#_x0000_t75" style="width:12.75pt;height:35.25pt" o:ole="">
                        <v:imagedata r:id="rId33" o:title=""/>
                      </v:shape>
                      <o:OLEObject Type="Embed" ProgID="Equation.DSMT4" ShapeID="_x0000_i1046" DrawAspect="Content" ObjectID="_1428676542" r:id="rId36"/>
                    </w:object>
                  </w:r>
                </w:p>
              </w:tc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0F0BC5" w:rsidRDefault="0082256F" w:rsidP="004632B0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0F0BC5">
                    <w:rPr>
                      <w:rFonts w:eastAsia="Times New Roman"/>
                      <w:b/>
                      <w:bCs/>
                      <w:position w:val="-26"/>
                    </w:rPr>
                    <w:object w:dxaOrig="260" w:dyaOrig="700">
                      <v:shape id="_x0000_i1047" type="#_x0000_t75" style="width:12.75pt;height:35.25pt" o:ole="">
                        <v:imagedata r:id="rId33" o:title=""/>
                      </v:shape>
                      <o:OLEObject Type="Embed" ProgID="Equation.DSMT4" ShapeID="_x0000_i1047" DrawAspect="Content" ObjectID="_1428676543" r:id="rId37"/>
                    </w:object>
                  </w:r>
                </w:p>
              </w:tc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256F" w:rsidRPr="000F0BC5" w:rsidRDefault="0082256F" w:rsidP="004632B0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0F0BC5">
                    <w:rPr>
                      <w:b/>
                      <w:bCs/>
                    </w:rPr>
                    <w:t>P(x)</w:t>
                  </w:r>
                </w:p>
              </w:tc>
            </w:tr>
          </w:tbl>
          <w:p w:rsidR="0082256F" w:rsidRPr="00DD579E" w:rsidRDefault="0082256F" w:rsidP="000F0BC5">
            <w:pPr>
              <w:rPr>
                <w:b/>
                <w:bCs/>
              </w:rPr>
            </w:pPr>
            <w:r w:rsidRPr="00DD579E">
              <w:rPr>
                <w:rFonts w:hint="cs"/>
                <w:b/>
                <w:bCs/>
                <w:rtl/>
              </w:rPr>
              <w:t>اوجدي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القيمه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المتوقعه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b/>
                <w:bCs/>
              </w:rPr>
              <w:t>E(X)</w:t>
            </w:r>
          </w:p>
        </w:tc>
      </w:tr>
      <w:tr w:rsidR="0082256F">
        <w:trPr>
          <w:jc w:val="center"/>
        </w:trPr>
        <w:tc>
          <w:tcPr>
            <w:tcW w:w="5940" w:type="dxa"/>
          </w:tcPr>
          <w:p w:rsidR="0082256F" w:rsidRPr="00DD579E" w:rsidRDefault="0082256F" w:rsidP="00DD579E">
            <w:pPr>
              <w:spacing w:after="0" w:line="240" w:lineRule="auto"/>
              <w:rPr>
                <w:b/>
                <w:bCs/>
              </w:rPr>
            </w:pPr>
            <w:r w:rsidRPr="00DD579E">
              <w:rPr>
                <w:rFonts w:hint="cs"/>
                <w:b/>
                <w:bCs/>
                <w:rtl/>
              </w:rPr>
              <w:t>أجرت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المعلمه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نجلاء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اختباراً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قصيراً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لطالباتها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وكانت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الدرجات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موزعه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توزيعاً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طبيعياً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بمتوسط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b/>
                <w:bCs/>
              </w:rPr>
              <w:t>21</w:t>
            </w:r>
            <w:r w:rsidRPr="00DD579E">
              <w:rPr>
                <w:rFonts w:hint="cs"/>
                <w:b/>
                <w:bCs/>
                <w:rtl/>
              </w:rPr>
              <w:t>وانحراف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معياري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b/>
                <w:bCs/>
              </w:rPr>
              <w:t xml:space="preserve">2 </w:t>
            </w:r>
          </w:p>
          <w:p w:rsidR="0082256F" w:rsidRPr="00DD579E" w:rsidRDefault="0082256F" w:rsidP="00DD579E">
            <w:pPr>
              <w:spacing w:after="0" w:line="240" w:lineRule="auto"/>
              <w:rPr>
                <w:b/>
                <w:bCs/>
                <w:rtl/>
              </w:rPr>
            </w:pPr>
            <w:r w:rsidRPr="00DD579E">
              <w:rPr>
                <w:rFonts w:hint="cs"/>
                <w:b/>
                <w:bCs/>
                <w:rtl/>
              </w:rPr>
              <w:t>اكملي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كتابة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النسب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في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رسم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منحنى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التوزيع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الطبيعي</w:t>
            </w:r>
            <w:r w:rsidRPr="00DD579E">
              <w:rPr>
                <w:b/>
                <w:bCs/>
                <w:rtl/>
              </w:rPr>
              <w:t xml:space="preserve">   </w:t>
            </w:r>
            <w:r w:rsidRPr="00DD579E">
              <w:rPr>
                <w:rFonts w:hint="cs"/>
                <w:b/>
                <w:bCs/>
                <w:rtl/>
              </w:rPr>
              <w:t>والمتوسط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وتاثير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الانحراف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المعياري</w:t>
            </w:r>
          </w:p>
          <w:p w:rsidR="0082256F" w:rsidRPr="00DD579E" w:rsidRDefault="0082256F" w:rsidP="00DD579E">
            <w:pPr>
              <w:spacing w:after="0" w:line="240" w:lineRule="auto"/>
              <w:rPr>
                <w:b/>
                <w:bCs/>
                <w:rtl/>
              </w:rPr>
            </w:pPr>
            <w:r w:rsidRPr="007A28C2">
              <w:rPr>
                <w:b/>
                <w:bCs/>
                <w:noProof/>
              </w:rPr>
              <w:pict>
                <v:shape id="صورة 20" o:spid="_x0000_i1048" type="#_x0000_t75" style="width:306pt;height:114pt;visibility:visible" o:preferrelative="f">
                  <v:imagedata r:id="rId38" o:title="" cropleft="1843f"/>
                </v:shape>
              </w:pict>
            </w:r>
          </w:p>
          <w:p w:rsidR="0082256F" w:rsidRPr="00DD579E" w:rsidRDefault="0082256F" w:rsidP="00DD579E">
            <w:pPr>
              <w:spacing w:after="0" w:line="240" w:lineRule="auto"/>
              <w:rPr>
                <w:b/>
                <w:bCs/>
                <w:rtl/>
              </w:rPr>
            </w:pPr>
          </w:p>
          <w:p w:rsidR="0082256F" w:rsidRPr="00DD579E" w:rsidRDefault="0082256F" w:rsidP="00B6085E">
            <w:pPr>
              <w:spacing w:after="0" w:line="240" w:lineRule="auto"/>
              <w:rPr>
                <w:b/>
                <w:bCs/>
                <w:rtl/>
              </w:rPr>
            </w:pPr>
            <w:r w:rsidRPr="00DD579E">
              <w:rPr>
                <w:rFonts w:hint="cs"/>
                <w:b/>
                <w:bCs/>
                <w:rtl/>
              </w:rPr>
              <w:t>أكملي</w:t>
            </w:r>
            <w:r w:rsidRPr="00DD579E">
              <w:rPr>
                <w:b/>
                <w:bCs/>
                <w:rtl/>
              </w:rPr>
              <w:t xml:space="preserve"> : </w:t>
            </w:r>
            <w:r w:rsidRPr="00DD579E">
              <w:rPr>
                <w:rFonts w:hint="cs"/>
                <w:b/>
                <w:bCs/>
                <w:rtl/>
              </w:rPr>
              <w:t>النسبه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لعدد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الطالبات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الذين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تقع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درجاتهن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بين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b/>
                <w:bCs/>
              </w:rPr>
              <w:t xml:space="preserve">  19 </w:t>
            </w:r>
            <w:r w:rsidRPr="00DD579E">
              <w:rPr>
                <w:rFonts w:hint="cs"/>
                <w:b/>
                <w:bCs/>
                <w:rtl/>
              </w:rPr>
              <w:t>و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b/>
                <w:bCs/>
              </w:rPr>
              <w:t>23</w:t>
            </w:r>
            <w:r w:rsidRPr="00DD579E">
              <w:rPr>
                <w:b/>
                <w:bCs/>
                <w:rtl/>
              </w:rPr>
              <w:t xml:space="preserve">   =   </w:t>
            </w:r>
          </w:p>
        </w:tc>
        <w:tc>
          <w:tcPr>
            <w:tcW w:w="4860" w:type="dxa"/>
          </w:tcPr>
          <w:p w:rsidR="0082256F" w:rsidRPr="00DD579E" w:rsidRDefault="0082256F" w:rsidP="00DD579E">
            <w:pPr>
              <w:spacing w:after="0" w:line="240" w:lineRule="auto"/>
              <w:rPr>
                <w:b/>
                <w:bCs/>
                <w:rtl/>
              </w:rPr>
            </w:pPr>
          </w:p>
          <w:p w:rsidR="0082256F" w:rsidRPr="00DD579E" w:rsidRDefault="0082256F" w:rsidP="00DD579E">
            <w:pPr>
              <w:spacing w:after="0" w:line="240" w:lineRule="auto"/>
              <w:rPr>
                <w:b/>
                <w:bCs/>
                <w:rtl/>
              </w:rPr>
            </w:pPr>
            <w:r w:rsidRPr="00DD579E">
              <w:rPr>
                <w:rFonts w:hint="cs"/>
                <w:b/>
                <w:bCs/>
                <w:rtl/>
              </w:rPr>
              <w:t>اذا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علمت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ان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نسبة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النجاح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في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توزيع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ذات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الحدين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b/>
                <w:bCs/>
              </w:rPr>
              <w:t>60%</w:t>
            </w:r>
          </w:p>
          <w:p w:rsidR="0082256F" w:rsidRPr="00DD579E" w:rsidRDefault="0082256F" w:rsidP="00DD579E">
            <w:pPr>
              <w:spacing w:after="0" w:line="240" w:lineRule="auto"/>
              <w:rPr>
                <w:b/>
                <w:bCs/>
                <w:rtl/>
              </w:rPr>
            </w:pP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ويوجد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b/>
                <w:bCs/>
              </w:rPr>
              <w:t>18</w:t>
            </w:r>
            <w:r w:rsidRPr="00DD579E">
              <w:rPr>
                <w:rFonts w:hint="cs"/>
                <w:b/>
                <w:bCs/>
                <w:rtl/>
              </w:rPr>
              <w:t>محاوله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اوجدي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احتمال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ألا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توجد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أي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محاوله</w:t>
            </w:r>
            <w:r w:rsidRPr="00DD579E">
              <w:rPr>
                <w:b/>
                <w:bCs/>
                <w:rtl/>
              </w:rPr>
              <w:t xml:space="preserve"> </w:t>
            </w:r>
            <w:r w:rsidRPr="00DD579E">
              <w:rPr>
                <w:rFonts w:hint="cs"/>
                <w:b/>
                <w:bCs/>
                <w:rtl/>
              </w:rPr>
              <w:t>ناجحه</w:t>
            </w:r>
          </w:p>
          <w:p w:rsidR="0082256F" w:rsidRPr="00DD579E" w:rsidRDefault="0082256F" w:rsidP="00421D3F">
            <w:pPr>
              <w:rPr>
                <w:b/>
                <w:bCs/>
              </w:rPr>
            </w:pPr>
            <w:r w:rsidRPr="00DD579E">
              <w:rPr>
                <w:rFonts w:eastAsia="Times New Roman"/>
                <w:b/>
                <w:bCs/>
                <w:position w:val="-12"/>
              </w:rPr>
              <w:object w:dxaOrig="4260" w:dyaOrig="440">
                <v:shape id="_x0000_i1049" type="#_x0000_t75" style="width:206.25pt;height:22.5pt" o:ole="">
                  <v:imagedata r:id="rId39" o:title=""/>
                </v:shape>
                <o:OLEObject Type="Embed" ProgID="Equation.DSMT4" ShapeID="_x0000_i1049" DrawAspect="Content" ObjectID="_1428676544" r:id="rId40"/>
              </w:object>
            </w:r>
          </w:p>
        </w:tc>
      </w:tr>
    </w:tbl>
    <w:p w:rsidR="0082256F" w:rsidRPr="00FB34B5" w:rsidRDefault="0082256F" w:rsidP="00B6085E">
      <w:pPr>
        <w:jc w:val="right"/>
        <w:rPr>
          <w:rtl/>
        </w:rPr>
      </w:pPr>
    </w:p>
    <w:sectPr w:rsidR="0082256F" w:rsidRPr="00FB34B5" w:rsidSect="000F0BC5">
      <w:pgSz w:w="11906" w:h="16838"/>
      <w:pgMar w:top="567" w:right="1797" w:bottom="663" w:left="179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3F5D"/>
    <w:rsid w:val="000071B6"/>
    <w:rsid w:val="000076ED"/>
    <w:rsid w:val="000124F5"/>
    <w:rsid w:val="00026611"/>
    <w:rsid w:val="00042377"/>
    <w:rsid w:val="00046639"/>
    <w:rsid w:val="000549EC"/>
    <w:rsid w:val="00061977"/>
    <w:rsid w:val="00064D70"/>
    <w:rsid w:val="000669DD"/>
    <w:rsid w:val="0008082F"/>
    <w:rsid w:val="00081724"/>
    <w:rsid w:val="00093A46"/>
    <w:rsid w:val="000A15C1"/>
    <w:rsid w:val="000C16BD"/>
    <w:rsid w:val="000E1773"/>
    <w:rsid w:val="000F0BC5"/>
    <w:rsid w:val="00121AFA"/>
    <w:rsid w:val="00130C0A"/>
    <w:rsid w:val="001433C1"/>
    <w:rsid w:val="00146CEB"/>
    <w:rsid w:val="00154B9C"/>
    <w:rsid w:val="00161482"/>
    <w:rsid w:val="00164BD8"/>
    <w:rsid w:val="00184EFD"/>
    <w:rsid w:val="001922EB"/>
    <w:rsid w:val="0019575B"/>
    <w:rsid w:val="001A02F8"/>
    <w:rsid w:val="001B03CC"/>
    <w:rsid w:val="001B3EB6"/>
    <w:rsid w:val="001C3385"/>
    <w:rsid w:val="001D7FCD"/>
    <w:rsid w:val="001E1369"/>
    <w:rsid w:val="001E6F7C"/>
    <w:rsid w:val="001E7710"/>
    <w:rsid w:val="001F61B4"/>
    <w:rsid w:val="00202239"/>
    <w:rsid w:val="00203DEA"/>
    <w:rsid w:val="00207E3E"/>
    <w:rsid w:val="00212233"/>
    <w:rsid w:val="00235328"/>
    <w:rsid w:val="002753A3"/>
    <w:rsid w:val="002764F3"/>
    <w:rsid w:val="00280391"/>
    <w:rsid w:val="00285D54"/>
    <w:rsid w:val="002A1B54"/>
    <w:rsid w:val="002A4659"/>
    <w:rsid w:val="002A5443"/>
    <w:rsid w:val="002C356C"/>
    <w:rsid w:val="002D43D1"/>
    <w:rsid w:val="002E30B7"/>
    <w:rsid w:val="002E361B"/>
    <w:rsid w:val="002E5E71"/>
    <w:rsid w:val="002F4918"/>
    <w:rsid w:val="002F79B8"/>
    <w:rsid w:val="00302478"/>
    <w:rsid w:val="0030344D"/>
    <w:rsid w:val="00320EF6"/>
    <w:rsid w:val="003443A0"/>
    <w:rsid w:val="00344C80"/>
    <w:rsid w:val="00354414"/>
    <w:rsid w:val="00366C77"/>
    <w:rsid w:val="003716FD"/>
    <w:rsid w:val="00373D84"/>
    <w:rsid w:val="00382576"/>
    <w:rsid w:val="00382C79"/>
    <w:rsid w:val="00383F5D"/>
    <w:rsid w:val="003908D7"/>
    <w:rsid w:val="003931CD"/>
    <w:rsid w:val="003A5BBA"/>
    <w:rsid w:val="003B2E16"/>
    <w:rsid w:val="003B52DF"/>
    <w:rsid w:val="003C27D7"/>
    <w:rsid w:val="003C46C8"/>
    <w:rsid w:val="003D12BC"/>
    <w:rsid w:val="003D5424"/>
    <w:rsid w:val="003F20B5"/>
    <w:rsid w:val="003F682F"/>
    <w:rsid w:val="004041AC"/>
    <w:rsid w:val="00411EA2"/>
    <w:rsid w:val="00421D3F"/>
    <w:rsid w:val="00426B21"/>
    <w:rsid w:val="00434059"/>
    <w:rsid w:val="00442D86"/>
    <w:rsid w:val="00443CFF"/>
    <w:rsid w:val="00444383"/>
    <w:rsid w:val="00451204"/>
    <w:rsid w:val="0045349F"/>
    <w:rsid w:val="004612ED"/>
    <w:rsid w:val="004632B0"/>
    <w:rsid w:val="004818D8"/>
    <w:rsid w:val="00486B04"/>
    <w:rsid w:val="00486EAA"/>
    <w:rsid w:val="00491BE4"/>
    <w:rsid w:val="004A4B7B"/>
    <w:rsid w:val="004A5BCA"/>
    <w:rsid w:val="004A7D7D"/>
    <w:rsid w:val="004C540D"/>
    <w:rsid w:val="004C6BC7"/>
    <w:rsid w:val="004E0BD9"/>
    <w:rsid w:val="004E7535"/>
    <w:rsid w:val="004F0B3C"/>
    <w:rsid w:val="004F2273"/>
    <w:rsid w:val="004F5D91"/>
    <w:rsid w:val="0050055A"/>
    <w:rsid w:val="00503F64"/>
    <w:rsid w:val="005242A2"/>
    <w:rsid w:val="005265F1"/>
    <w:rsid w:val="005401E8"/>
    <w:rsid w:val="0054225F"/>
    <w:rsid w:val="00551ED2"/>
    <w:rsid w:val="00553100"/>
    <w:rsid w:val="0055717F"/>
    <w:rsid w:val="005633BB"/>
    <w:rsid w:val="0056761B"/>
    <w:rsid w:val="00571F08"/>
    <w:rsid w:val="00573223"/>
    <w:rsid w:val="005746A6"/>
    <w:rsid w:val="0058199C"/>
    <w:rsid w:val="00584DF5"/>
    <w:rsid w:val="00586659"/>
    <w:rsid w:val="00596700"/>
    <w:rsid w:val="005A3005"/>
    <w:rsid w:val="005A325D"/>
    <w:rsid w:val="005C0001"/>
    <w:rsid w:val="005C0C39"/>
    <w:rsid w:val="005D3FA2"/>
    <w:rsid w:val="005E4FB7"/>
    <w:rsid w:val="005F33BD"/>
    <w:rsid w:val="00611823"/>
    <w:rsid w:val="00616331"/>
    <w:rsid w:val="00630B94"/>
    <w:rsid w:val="00652337"/>
    <w:rsid w:val="00654BC7"/>
    <w:rsid w:val="00661A79"/>
    <w:rsid w:val="0069183E"/>
    <w:rsid w:val="0069665C"/>
    <w:rsid w:val="006A2D5C"/>
    <w:rsid w:val="006A5F5C"/>
    <w:rsid w:val="006B662A"/>
    <w:rsid w:val="006B6E57"/>
    <w:rsid w:val="006B7AFD"/>
    <w:rsid w:val="006C0A87"/>
    <w:rsid w:val="006C3F2D"/>
    <w:rsid w:val="006D72EF"/>
    <w:rsid w:val="006D75E4"/>
    <w:rsid w:val="006E3EC8"/>
    <w:rsid w:val="006F1DE4"/>
    <w:rsid w:val="006F79D6"/>
    <w:rsid w:val="00702C8B"/>
    <w:rsid w:val="00707AB7"/>
    <w:rsid w:val="00710E0A"/>
    <w:rsid w:val="00733C56"/>
    <w:rsid w:val="00735E36"/>
    <w:rsid w:val="00736EE6"/>
    <w:rsid w:val="0074678B"/>
    <w:rsid w:val="00747EAA"/>
    <w:rsid w:val="007543A8"/>
    <w:rsid w:val="00760A9B"/>
    <w:rsid w:val="007645F1"/>
    <w:rsid w:val="00777A4D"/>
    <w:rsid w:val="00781A42"/>
    <w:rsid w:val="00781FA1"/>
    <w:rsid w:val="00792EFD"/>
    <w:rsid w:val="00794E1F"/>
    <w:rsid w:val="007A28C2"/>
    <w:rsid w:val="007A714C"/>
    <w:rsid w:val="007B5C72"/>
    <w:rsid w:val="007C79DA"/>
    <w:rsid w:val="007E3D56"/>
    <w:rsid w:val="007F3C79"/>
    <w:rsid w:val="007F486A"/>
    <w:rsid w:val="007F4C64"/>
    <w:rsid w:val="0080221E"/>
    <w:rsid w:val="008051CC"/>
    <w:rsid w:val="00811EDF"/>
    <w:rsid w:val="0082256F"/>
    <w:rsid w:val="00827813"/>
    <w:rsid w:val="00834BEE"/>
    <w:rsid w:val="00841B3E"/>
    <w:rsid w:val="00842193"/>
    <w:rsid w:val="0085485F"/>
    <w:rsid w:val="008572D2"/>
    <w:rsid w:val="00861F15"/>
    <w:rsid w:val="00862B71"/>
    <w:rsid w:val="00870E6C"/>
    <w:rsid w:val="00881589"/>
    <w:rsid w:val="008829B5"/>
    <w:rsid w:val="008863F3"/>
    <w:rsid w:val="00895682"/>
    <w:rsid w:val="008A5C25"/>
    <w:rsid w:val="008B6987"/>
    <w:rsid w:val="008C51DE"/>
    <w:rsid w:val="008C6228"/>
    <w:rsid w:val="008E0AA2"/>
    <w:rsid w:val="008E34DC"/>
    <w:rsid w:val="008F227C"/>
    <w:rsid w:val="008F3DC6"/>
    <w:rsid w:val="009025B0"/>
    <w:rsid w:val="00911A80"/>
    <w:rsid w:val="009125C7"/>
    <w:rsid w:val="00924BF0"/>
    <w:rsid w:val="009343FC"/>
    <w:rsid w:val="009360A9"/>
    <w:rsid w:val="009364AF"/>
    <w:rsid w:val="00940B83"/>
    <w:rsid w:val="00947041"/>
    <w:rsid w:val="00953584"/>
    <w:rsid w:val="009625F2"/>
    <w:rsid w:val="00971097"/>
    <w:rsid w:val="0097751E"/>
    <w:rsid w:val="009778B2"/>
    <w:rsid w:val="00981B3C"/>
    <w:rsid w:val="0098267C"/>
    <w:rsid w:val="00986635"/>
    <w:rsid w:val="0099133A"/>
    <w:rsid w:val="00997294"/>
    <w:rsid w:val="009977F5"/>
    <w:rsid w:val="009B17DB"/>
    <w:rsid w:val="009C3A59"/>
    <w:rsid w:val="009D7C2D"/>
    <w:rsid w:val="009E3421"/>
    <w:rsid w:val="009F2CE9"/>
    <w:rsid w:val="009F687E"/>
    <w:rsid w:val="00A04441"/>
    <w:rsid w:val="00A12043"/>
    <w:rsid w:val="00A15688"/>
    <w:rsid w:val="00A24610"/>
    <w:rsid w:val="00A24A63"/>
    <w:rsid w:val="00A328EC"/>
    <w:rsid w:val="00A33CBB"/>
    <w:rsid w:val="00A60C43"/>
    <w:rsid w:val="00A6274D"/>
    <w:rsid w:val="00A658D0"/>
    <w:rsid w:val="00AB4274"/>
    <w:rsid w:val="00AB4BF6"/>
    <w:rsid w:val="00AB5DCD"/>
    <w:rsid w:val="00AC7E98"/>
    <w:rsid w:val="00AD7EC9"/>
    <w:rsid w:val="00AE0B13"/>
    <w:rsid w:val="00AE250F"/>
    <w:rsid w:val="00AF4791"/>
    <w:rsid w:val="00B00F91"/>
    <w:rsid w:val="00B034FD"/>
    <w:rsid w:val="00B04967"/>
    <w:rsid w:val="00B0550C"/>
    <w:rsid w:val="00B07818"/>
    <w:rsid w:val="00B117B6"/>
    <w:rsid w:val="00B262C4"/>
    <w:rsid w:val="00B27552"/>
    <w:rsid w:val="00B275CE"/>
    <w:rsid w:val="00B40136"/>
    <w:rsid w:val="00B41736"/>
    <w:rsid w:val="00B46EEB"/>
    <w:rsid w:val="00B470C6"/>
    <w:rsid w:val="00B5440D"/>
    <w:rsid w:val="00B569A0"/>
    <w:rsid w:val="00B6085E"/>
    <w:rsid w:val="00B64D17"/>
    <w:rsid w:val="00B705FA"/>
    <w:rsid w:val="00B7216A"/>
    <w:rsid w:val="00B72D19"/>
    <w:rsid w:val="00B7617D"/>
    <w:rsid w:val="00B8351F"/>
    <w:rsid w:val="00B84079"/>
    <w:rsid w:val="00B92DD9"/>
    <w:rsid w:val="00BA7665"/>
    <w:rsid w:val="00BD0E12"/>
    <w:rsid w:val="00BD370B"/>
    <w:rsid w:val="00BF31B4"/>
    <w:rsid w:val="00C02A37"/>
    <w:rsid w:val="00C06C6C"/>
    <w:rsid w:val="00C16A77"/>
    <w:rsid w:val="00C23320"/>
    <w:rsid w:val="00C41775"/>
    <w:rsid w:val="00C423D0"/>
    <w:rsid w:val="00C43CC1"/>
    <w:rsid w:val="00C43E8D"/>
    <w:rsid w:val="00C55D3C"/>
    <w:rsid w:val="00C659EC"/>
    <w:rsid w:val="00C7231C"/>
    <w:rsid w:val="00C75640"/>
    <w:rsid w:val="00C801F1"/>
    <w:rsid w:val="00C8597A"/>
    <w:rsid w:val="00C92726"/>
    <w:rsid w:val="00C972AE"/>
    <w:rsid w:val="00CA4AB7"/>
    <w:rsid w:val="00CA6D63"/>
    <w:rsid w:val="00CC1349"/>
    <w:rsid w:val="00CC503B"/>
    <w:rsid w:val="00CC50EC"/>
    <w:rsid w:val="00CD5167"/>
    <w:rsid w:val="00CD5E98"/>
    <w:rsid w:val="00CD792E"/>
    <w:rsid w:val="00CE7FBF"/>
    <w:rsid w:val="00CF1AE2"/>
    <w:rsid w:val="00CF33E8"/>
    <w:rsid w:val="00CF68AF"/>
    <w:rsid w:val="00D06AFF"/>
    <w:rsid w:val="00D06BB2"/>
    <w:rsid w:val="00D12D65"/>
    <w:rsid w:val="00D2624F"/>
    <w:rsid w:val="00D346CD"/>
    <w:rsid w:val="00D346F4"/>
    <w:rsid w:val="00D41C07"/>
    <w:rsid w:val="00D72A90"/>
    <w:rsid w:val="00D8053F"/>
    <w:rsid w:val="00D81BAC"/>
    <w:rsid w:val="00D86CEF"/>
    <w:rsid w:val="00D958A9"/>
    <w:rsid w:val="00DA0402"/>
    <w:rsid w:val="00DA1E11"/>
    <w:rsid w:val="00DA589F"/>
    <w:rsid w:val="00DB05C7"/>
    <w:rsid w:val="00DC47A3"/>
    <w:rsid w:val="00DD0B22"/>
    <w:rsid w:val="00DD579E"/>
    <w:rsid w:val="00DD7611"/>
    <w:rsid w:val="00DE61D2"/>
    <w:rsid w:val="00E00670"/>
    <w:rsid w:val="00E03E4F"/>
    <w:rsid w:val="00E10D43"/>
    <w:rsid w:val="00E1134D"/>
    <w:rsid w:val="00E12F48"/>
    <w:rsid w:val="00E15EC1"/>
    <w:rsid w:val="00E252C7"/>
    <w:rsid w:val="00E25CED"/>
    <w:rsid w:val="00E30820"/>
    <w:rsid w:val="00E52844"/>
    <w:rsid w:val="00E543B4"/>
    <w:rsid w:val="00E72C92"/>
    <w:rsid w:val="00E76B0C"/>
    <w:rsid w:val="00E876B1"/>
    <w:rsid w:val="00E94DDC"/>
    <w:rsid w:val="00E96D2F"/>
    <w:rsid w:val="00E97E57"/>
    <w:rsid w:val="00EA0214"/>
    <w:rsid w:val="00EA5E45"/>
    <w:rsid w:val="00EC4291"/>
    <w:rsid w:val="00ED0259"/>
    <w:rsid w:val="00EF661C"/>
    <w:rsid w:val="00EF769F"/>
    <w:rsid w:val="00F00AD5"/>
    <w:rsid w:val="00F030B2"/>
    <w:rsid w:val="00F078B8"/>
    <w:rsid w:val="00F07F4E"/>
    <w:rsid w:val="00F21E1D"/>
    <w:rsid w:val="00F34B4E"/>
    <w:rsid w:val="00F4106A"/>
    <w:rsid w:val="00F52BF1"/>
    <w:rsid w:val="00F53C13"/>
    <w:rsid w:val="00F53E3D"/>
    <w:rsid w:val="00F6632E"/>
    <w:rsid w:val="00F66C51"/>
    <w:rsid w:val="00F77EEC"/>
    <w:rsid w:val="00F81A39"/>
    <w:rsid w:val="00F84EEE"/>
    <w:rsid w:val="00F92949"/>
    <w:rsid w:val="00FB34B5"/>
    <w:rsid w:val="00FE12FA"/>
    <w:rsid w:val="00FE6757"/>
    <w:rsid w:val="00FE77A5"/>
    <w:rsid w:val="00FF2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F5D"/>
    <w:pPr>
      <w:bidi/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83F5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83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3F5D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7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9.wmf"/><Relationship Id="rId3" Type="http://schemas.openxmlformats.org/officeDocument/2006/relationships/webSettings" Target="webSettings.xml"/><Relationship Id="rId21" Type="http://schemas.openxmlformats.org/officeDocument/2006/relationships/image" Target="media/image11.wmf"/><Relationship Id="rId34" Type="http://schemas.openxmlformats.org/officeDocument/2006/relationships/oleObject" Target="embeddings/oleObject14.bin"/><Relationship Id="rId42" Type="http://schemas.openxmlformats.org/officeDocument/2006/relationships/theme" Target="theme/theme1.xml"/><Relationship Id="rId7" Type="http://schemas.openxmlformats.org/officeDocument/2006/relationships/image" Target="media/image4.wmf"/><Relationship Id="rId12" Type="http://schemas.openxmlformats.org/officeDocument/2006/relationships/oleObject" Target="embeddings/oleObject3.bin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5.wmf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6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8.bin"/><Relationship Id="rId5" Type="http://schemas.openxmlformats.org/officeDocument/2006/relationships/image" Target="media/image2.png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2.bin"/><Relationship Id="rId19" Type="http://schemas.openxmlformats.org/officeDocument/2006/relationships/image" Target="media/image10.wmf"/><Relationship Id="rId31" Type="http://schemas.openxmlformats.org/officeDocument/2006/relationships/image" Target="media/image16.wmf"/><Relationship Id="rId4" Type="http://schemas.openxmlformats.org/officeDocument/2006/relationships/image" Target="media/image1.png"/><Relationship Id="rId9" Type="http://schemas.openxmlformats.org/officeDocument/2006/relationships/image" Target="media/image5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</TotalTime>
  <Pages>2</Pages>
  <Words>353</Words>
  <Characters>2017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ام حور</dc:creator>
  <cp:keywords/>
  <dc:description/>
  <cp:lastModifiedBy>WinXp</cp:lastModifiedBy>
  <cp:revision>9</cp:revision>
  <cp:lastPrinted>2013-04-05T12:12:00Z</cp:lastPrinted>
  <dcterms:created xsi:type="dcterms:W3CDTF">2013-04-01T17:56:00Z</dcterms:created>
  <dcterms:modified xsi:type="dcterms:W3CDTF">2013-04-28T14:49:00Z</dcterms:modified>
</cp:coreProperties>
</file>